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96EF" w14:textId="0A132023" w:rsidR="00C30661" w:rsidRPr="00715D94" w:rsidRDefault="005127AF" w:rsidP="00900D84">
      <w:pPr>
        <w:jc w:val="right"/>
        <w:rPr>
          <w:rFonts w:cs="Times New Roman"/>
          <w:sz w:val="16"/>
          <w:szCs w:val="16"/>
          <w:lang w:val="en-CA"/>
        </w:rPr>
      </w:pPr>
      <w:r w:rsidRPr="00715D94">
        <w:rPr>
          <w:b/>
          <w:i/>
        </w:rPr>
        <w:t xml:space="preserve">Docket No. </w:t>
      </w:r>
      <w:r w:rsidR="00600924" w:rsidRPr="00715D94">
        <w:rPr>
          <w:b/>
          <w:i/>
        </w:rPr>
        <w:t>55045</w:t>
      </w:r>
    </w:p>
    <w:p w14:paraId="2B793328" w14:textId="77777777" w:rsidR="005127AF" w:rsidRPr="00715D94" w:rsidRDefault="005127AF" w:rsidP="005127AF">
      <w:pPr>
        <w:jc w:val="center"/>
        <w:rPr>
          <w:rFonts w:cs="Times New Roman"/>
          <w:b/>
          <w:sz w:val="28"/>
          <w:szCs w:val="28"/>
        </w:rPr>
      </w:pPr>
      <w:r w:rsidRPr="00715D94">
        <w:rPr>
          <w:rFonts w:cs="Times New Roman"/>
          <w:b/>
          <w:sz w:val="28"/>
          <w:szCs w:val="28"/>
          <w:lang w:val="en-CA"/>
        </w:rPr>
        <w:fldChar w:fldCharType="begin"/>
      </w:r>
      <w:r w:rsidRPr="00715D94">
        <w:rPr>
          <w:rFonts w:cs="Times New Roman"/>
          <w:b/>
          <w:sz w:val="28"/>
          <w:szCs w:val="28"/>
          <w:lang w:val="en-CA"/>
        </w:rPr>
        <w:instrText xml:space="preserve"> SEQ CHAPTER \h \r 1</w:instrText>
      </w:r>
      <w:r w:rsidRPr="00715D94">
        <w:rPr>
          <w:rFonts w:cs="Times New Roman"/>
          <w:b/>
          <w:sz w:val="28"/>
          <w:szCs w:val="28"/>
          <w:lang w:val="en-CA"/>
        </w:rPr>
        <w:fldChar w:fldCharType="end"/>
      </w:r>
      <w:r w:rsidRPr="00715D94">
        <w:rPr>
          <w:rFonts w:cs="Times New Roman"/>
          <w:b/>
          <w:i/>
          <w:iCs/>
          <w:sz w:val="28"/>
          <w:szCs w:val="28"/>
        </w:rPr>
        <w:t>Notice for Publication</w:t>
      </w:r>
    </w:p>
    <w:p w14:paraId="63AC4152" w14:textId="4C25BD50" w:rsidR="005127AF" w:rsidRPr="00715D94" w:rsidRDefault="005127AF" w:rsidP="007909A7">
      <w:pPr>
        <w:jc w:val="center"/>
        <w:rPr>
          <w:rFonts w:cs="Times New Roman"/>
        </w:rPr>
      </w:pPr>
      <w:r w:rsidRPr="00715D94">
        <w:rPr>
          <w:rFonts w:cs="Times New Roman"/>
        </w:rPr>
        <w:t xml:space="preserve">NOTICE OF APPLICATION </w:t>
      </w:r>
      <w:r w:rsidR="004876B2" w:rsidRPr="00715D94">
        <w:rPr>
          <w:rFonts w:cs="Times New Roman"/>
        </w:rPr>
        <w:t>OF</w:t>
      </w:r>
      <w:r w:rsidR="00BA1189" w:rsidRPr="00715D94">
        <w:rPr>
          <w:rFonts w:cs="Times New Roman"/>
        </w:rPr>
        <w:t xml:space="preserve"> </w:t>
      </w:r>
      <w:r w:rsidR="00600924" w:rsidRPr="00715D94">
        <w:rPr>
          <w:rFonts w:cs="Times New Roman"/>
        </w:rPr>
        <w:t>CITY OF FORT WORTH</w:t>
      </w:r>
      <w:r w:rsidR="00867B6E" w:rsidRPr="00715D94">
        <w:rPr>
          <w:rFonts w:cs="Times New Roman"/>
        </w:rPr>
        <w:t xml:space="preserve"> TO</w:t>
      </w:r>
      <w:r w:rsidR="00BA1189" w:rsidRPr="00715D94">
        <w:rPr>
          <w:rFonts w:cs="Times New Roman"/>
        </w:rPr>
        <w:t xml:space="preserve"> </w:t>
      </w:r>
      <w:r w:rsidR="00600924" w:rsidRPr="00715D94">
        <w:rPr>
          <w:rStyle w:val="Style6"/>
        </w:rPr>
        <w:t>AMEND ITS</w:t>
      </w:r>
      <w:r w:rsidR="00602C8B" w:rsidRPr="00715D94">
        <w:rPr>
          <w:rStyle w:val="Style6"/>
        </w:rPr>
        <w:t xml:space="preserve"> </w:t>
      </w:r>
      <w:r w:rsidRPr="00715D94">
        <w:rPr>
          <w:rFonts w:cs="Times New Roman"/>
        </w:rPr>
        <w:t>CERTIFICATE</w:t>
      </w:r>
      <w:r w:rsidR="00600924" w:rsidRPr="00715D94">
        <w:rPr>
          <w:rFonts w:cs="Times New Roman"/>
        </w:rPr>
        <w:t xml:space="preserve"> </w:t>
      </w:r>
      <w:r w:rsidRPr="00715D94">
        <w:rPr>
          <w:rFonts w:cs="Times New Roman"/>
        </w:rPr>
        <w:t>OF CONVENIENCE AND NECESSITY</w:t>
      </w:r>
      <w:bookmarkStart w:id="0" w:name="_Hlk100213669"/>
      <w:r w:rsidR="00600924" w:rsidRPr="00715D94">
        <w:rPr>
          <w:rFonts w:cs="Times New Roman"/>
        </w:rPr>
        <w:t xml:space="preserve"> AND FOR DUAL CERTIFICATION WITH THE CITY OF HURST </w:t>
      </w:r>
      <w:bookmarkEnd w:id="0"/>
      <w:r w:rsidR="00715D94" w:rsidRPr="00715D94">
        <w:rPr>
          <w:rFonts w:cs="Times New Roman"/>
        </w:rPr>
        <w:t xml:space="preserve">TO </w:t>
      </w:r>
      <w:r w:rsidR="00715D94" w:rsidRPr="00715D94">
        <w:t>PROVIDE</w:t>
      </w:r>
      <w:r w:rsidR="00900D84" w:rsidRPr="00715D94">
        <w:rPr>
          <w:rFonts w:cs="Times New Roman"/>
        </w:rPr>
        <w:t xml:space="preserve"> </w:t>
      </w:r>
      <w:bookmarkStart w:id="1" w:name="_Hlk98250559"/>
      <w:r w:rsidR="00600924" w:rsidRPr="00715D94">
        <w:rPr>
          <w:rStyle w:val="Style6"/>
        </w:rPr>
        <w:t>WATER</w:t>
      </w:r>
      <w:bookmarkEnd w:id="1"/>
      <w:r w:rsidR="00602C8B" w:rsidRPr="00715D94">
        <w:rPr>
          <w:rFonts w:cs="Times New Roman"/>
        </w:rPr>
        <w:t xml:space="preserve"> </w:t>
      </w:r>
      <w:r w:rsidRPr="00715D94">
        <w:rPr>
          <w:rFonts w:cs="Times New Roman"/>
        </w:rPr>
        <w:t xml:space="preserve">UTILITY SERVICE IN </w:t>
      </w:r>
      <w:bookmarkStart w:id="2" w:name="_Hlk63346988"/>
      <w:r w:rsidR="00600924" w:rsidRPr="00715D94">
        <w:rPr>
          <w:rFonts w:cs="Times New Roman"/>
        </w:rPr>
        <w:t>TARRANT</w:t>
      </w:r>
      <w:r w:rsidR="0016736A" w:rsidRPr="00715D94">
        <w:rPr>
          <w:rFonts w:cs="Times New Roman"/>
        </w:rPr>
        <w:t xml:space="preserve"> </w:t>
      </w:r>
      <w:bookmarkStart w:id="3" w:name="_Hlk98250774"/>
      <w:r w:rsidR="00600924" w:rsidRPr="00715D94">
        <w:rPr>
          <w:rStyle w:val="Style6"/>
          <w:szCs w:val="28"/>
        </w:rPr>
        <w:t>COUNTY</w:t>
      </w:r>
      <w:bookmarkEnd w:id="3"/>
      <w:r w:rsidRPr="00715D94">
        <w:rPr>
          <w:rFonts w:cs="Times New Roman"/>
        </w:rPr>
        <w:t xml:space="preserve">, </w:t>
      </w:r>
      <w:bookmarkEnd w:id="2"/>
      <w:r w:rsidRPr="00715D94">
        <w:rPr>
          <w:rFonts w:cs="Times New Roman"/>
        </w:rPr>
        <w:t>TEXAS</w:t>
      </w:r>
    </w:p>
    <w:p w14:paraId="6252E50B" w14:textId="77777777" w:rsidR="005127AF" w:rsidRPr="00715D94" w:rsidRDefault="005127AF" w:rsidP="005127AF">
      <w:pPr>
        <w:jc w:val="both"/>
        <w:rPr>
          <w:rFonts w:cs="Times New Roman"/>
          <w:sz w:val="16"/>
          <w:szCs w:val="16"/>
        </w:rPr>
      </w:pPr>
    </w:p>
    <w:p w14:paraId="2129B34F" w14:textId="5F6F64CB" w:rsidR="00B73B39" w:rsidRPr="00715D94" w:rsidRDefault="00600924" w:rsidP="00B73B39">
      <w:pPr>
        <w:jc w:val="both"/>
        <w:rPr>
          <w:rFonts w:cs="Times New Roman"/>
        </w:rPr>
      </w:pPr>
      <w:r w:rsidRPr="00715D94">
        <w:rPr>
          <w:rFonts w:cs="Times New Roman"/>
        </w:rPr>
        <w:t>City of Fort Worth</w:t>
      </w:r>
      <w:r w:rsidR="00B73B39" w:rsidRPr="00715D94">
        <w:rPr>
          <w:rFonts w:cs="Times New Roman"/>
        </w:rPr>
        <w:t xml:space="preserve"> has filed an application with the Public Utility Commission of Texas </w:t>
      </w:r>
      <w:r w:rsidR="00602C8B" w:rsidRPr="00715D94">
        <w:rPr>
          <w:bCs/>
        </w:rPr>
        <w:t>to</w:t>
      </w:r>
      <w:r w:rsidR="0056529D" w:rsidRPr="00715D94">
        <w:rPr>
          <w:bCs/>
        </w:rPr>
        <w:t xml:space="preserve"> </w:t>
      </w:r>
      <w:r w:rsidRPr="00715D94">
        <w:rPr>
          <w:bCs/>
        </w:rPr>
        <w:t>amend its</w:t>
      </w:r>
      <w:r w:rsidR="00602C8B" w:rsidRPr="00715D94">
        <w:rPr>
          <w:bCs/>
        </w:rPr>
        <w:t xml:space="preserve"> </w:t>
      </w:r>
      <w:r w:rsidRPr="00715D94">
        <w:t>water</w:t>
      </w:r>
      <w:r w:rsidR="00602C8B" w:rsidRPr="00715D94">
        <w:t xml:space="preserve"> Certificate of Convenience and Necessity (CCN) No. </w:t>
      </w:r>
      <w:r w:rsidRPr="00715D94">
        <w:t>12311</w:t>
      </w:r>
      <w:r w:rsidR="00602C8B" w:rsidRPr="00715D94">
        <w:t xml:space="preserve"> </w:t>
      </w:r>
      <w:r w:rsidRPr="00715D94">
        <w:t xml:space="preserve">and </w:t>
      </w:r>
      <w:r w:rsidRPr="00715D94">
        <w:rPr>
          <w:rStyle w:val="Style6"/>
        </w:rPr>
        <w:t>for</w:t>
      </w:r>
      <w:r w:rsidR="003C2AEB" w:rsidRPr="00715D94">
        <w:t xml:space="preserve"> </w:t>
      </w:r>
      <w:r w:rsidRPr="00715D94">
        <w:t xml:space="preserve">a dual Certification with the City of Hurst </w:t>
      </w:r>
      <w:r w:rsidR="00715D94" w:rsidRPr="00715D94">
        <w:t xml:space="preserve">CCN No. 10104 for </w:t>
      </w:r>
      <w:r w:rsidR="003C2AEB" w:rsidRPr="00715D94">
        <w:rPr>
          <w:rFonts w:cs="Times New Roman"/>
        </w:rPr>
        <w:t xml:space="preserve">the provision of retail </w:t>
      </w:r>
      <w:r w:rsidRPr="00715D94">
        <w:t>water</w:t>
      </w:r>
      <w:r w:rsidR="003C2AEB" w:rsidRPr="00715D94">
        <w:rPr>
          <w:rFonts w:cs="Times New Roman"/>
        </w:rPr>
        <w:t xml:space="preserve"> utility service in </w:t>
      </w:r>
      <w:r w:rsidRPr="00715D94">
        <w:rPr>
          <w:rFonts w:cs="Times New Roman"/>
        </w:rPr>
        <w:t>Tarrant</w:t>
      </w:r>
      <w:r w:rsidR="003C2AEB" w:rsidRPr="00715D94">
        <w:rPr>
          <w:rFonts w:cs="Times New Roman"/>
        </w:rPr>
        <w:t xml:space="preserve"> </w:t>
      </w:r>
      <w:r w:rsidRPr="00715D94">
        <w:t>County</w:t>
      </w:r>
      <w:r w:rsidR="003C2AEB" w:rsidRPr="00715D94">
        <w:rPr>
          <w:rFonts w:cs="Times New Roman"/>
        </w:rPr>
        <w:t>, Texas.</w:t>
      </w:r>
    </w:p>
    <w:p w14:paraId="57D0AF25" w14:textId="77777777" w:rsidR="00B1572D" w:rsidRPr="004876B2" w:rsidRDefault="00B1572D" w:rsidP="004F4D80">
      <w:pPr>
        <w:jc w:val="both"/>
        <w:rPr>
          <w:rFonts w:cs="Times New Roman"/>
          <w:sz w:val="16"/>
          <w:szCs w:val="16"/>
        </w:rPr>
      </w:pPr>
    </w:p>
    <w:p w14:paraId="7BDC0949" w14:textId="43956D5E" w:rsidR="00602C8B" w:rsidRPr="00715D94" w:rsidRDefault="00602C8B" w:rsidP="00602C8B">
      <w:pPr>
        <w:jc w:val="both"/>
      </w:pPr>
      <w:bookmarkStart w:id="4" w:name="_Hlk82780252"/>
      <w:bookmarkStart w:id="5" w:name="_Hlk63330499"/>
      <w:bookmarkStart w:id="6" w:name="_Hlk63347581"/>
      <w:r w:rsidRPr="00715D94">
        <w:rPr>
          <w:u w:val="single"/>
        </w:rPr>
        <w:t xml:space="preserve">The requested area overlaps the district boundaries of </w:t>
      </w:r>
      <w:r w:rsidR="00715D94" w:rsidRPr="00715D94">
        <w:rPr>
          <w:rFonts w:cs="Times New Roman"/>
          <w:u w:val="single"/>
        </w:rPr>
        <w:t xml:space="preserve">Trinity River Authority of </w:t>
      </w:r>
      <w:r w:rsidR="00715D94" w:rsidRPr="00715D94">
        <w:rPr>
          <w:rFonts w:cs="Times New Roman"/>
          <w:u w:val="single"/>
        </w:rPr>
        <w:t>Texas.</w:t>
      </w:r>
      <w:r w:rsidR="00715D94" w:rsidRPr="00715D94">
        <w:rPr>
          <w:rFonts w:cs="Times New Roman"/>
        </w:rPr>
        <w:t xml:space="preserve"> </w:t>
      </w:r>
      <w:r w:rsidR="00715D94" w:rsidRPr="00715D94">
        <w:t>If</w:t>
      </w:r>
      <w:r w:rsidRPr="00715D94">
        <w:t xml:space="preserve"> </w:t>
      </w:r>
      <w:sdt>
        <w:sdtPr>
          <w:id w:val="2059892345"/>
          <w:placeholder>
            <w:docPart w:val="7D47A293087447AFA7D2575699A5AC13"/>
          </w:placeholder>
          <w:dropDownList>
            <w:listItem w:displayText="this" w:value="this"/>
            <w:listItem w:displayText="these" w:value="these"/>
          </w:dropDownList>
        </w:sdtPr>
        <w:sdtEndPr/>
        <w:sdtContent>
          <w:r w:rsidR="00715D94" w:rsidRPr="00715D94">
            <w:t>this</w:t>
          </w:r>
        </w:sdtContent>
      </w:sdt>
      <w:r w:rsidRPr="00715D94">
        <w:rPr>
          <w:rFonts w:cs="Times New Roman"/>
        </w:rPr>
        <w:t xml:space="preserve"> district </w:t>
      </w:r>
      <w:sdt>
        <w:sdtPr>
          <w:id w:val="-2129767357"/>
          <w:placeholder>
            <w:docPart w:val="C6AE007BBB764E54B486BA3EE5D087FF"/>
          </w:placeholder>
          <w:dropDownList>
            <w:listItem w:displayText="does" w:value="does"/>
            <w:listItem w:displayText="do" w:value="do"/>
          </w:dropDownList>
        </w:sdtPr>
        <w:sdtEndPr/>
        <w:sdtContent>
          <w:r w:rsidR="00715D94" w:rsidRPr="00715D94">
            <w:t>do</w:t>
          </w:r>
        </w:sdtContent>
      </w:sdt>
      <w:r w:rsidRPr="00715D94">
        <w:t xml:space="preserve"> not request a public hearing, the Commission shall determine that the </w:t>
      </w:r>
      <w:r w:rsidRPr="00715D94">
        <w:rPr>
          <w:rFonts w:cs="Times New Roman"/>
        </w:rPr>
        <w:t xml:space="preserve">district </w:t>
      </w:r>
      <w:r w:rsidRPr="00715D94">
        <w:t xml:space="preserve">is consenting to the </w:t>
      </w:r>
      <w:r w:rsidR="00715D94" w:rsidRPr="00715D94">
        <w:rPr>
          <w:rFonts w:cs="Times New Roman"/>
        </w:rPr>
        <w:t>City of Fort Worth</w:t>
      </w:r>
      <w:r w:rsidRPr="00715D94">
        <w:t xml:space="preserve">’s request to provide retail </w:t>
      </w:r>
      <w:r w:rsidR="00715D94" w:rsidRPr="00715D94">
        <w:t>water</w:t>
      </w:r>
      <w:r w:rsidRPr="00715D94">
        <w:rPr>
          <w:rFonts w:cs="Times New Roman"/>
        </w:rPr>
        <w:t xml:space="preserve"> </w:t>
      </w:r>
      <w:r w:rsidRPr="00715D94">
        <w:t>utility service in the requested area.</w:t>
      </w:r>
    </w:p>
    <w:p w14:paraId="7B528919" w14:textId="77777777" w:rsidR="00715D94" w:rsidRDefault="00715D94" w:rsidP="00602C8B">
      <w:pPr>
        <w:jc w:val="both"/>
      </w:pPr>
    </w:p>
    <w:bookmarkEnd w:id="4"/>
    <w:bookmarkEnd w:id="5"/>
    <w:bookmarkEnd w:id="6"/>
    <w:p w14:paraId="77BECA8C" w14:textId="77777777" w:rsidR="00715D94" w:rsidRPr="00A36544" w:rsidRDefault="00715D94" w:rsidP="00715D94">
      <w:pPr>
        <w:jc w:val="both"/>
      </w:pPr>
      <w:r w:rsidRPr="00A36544">
        <w:t xml:space="preserve">The requested area includes </w:t>
      </w:r>
      <w:r>
        <w:rPr>
          <w:u w:val="single"/>
        </w:rPr>
        <w:t>0</w:t>
      </w:r>
      <w:r w:rsidRPr="00A36544">
        <w:t xml:space="preserve"> customer connections, is located approximately </w:t>
      </w:r>
      <w:r>
        <w:rPr>
          <w:u w:val="single"/>
        </w:rPr>
        <w:t>1.8</w:t>
      </w:r>
      <w:r w:rsidRPr="00A36544">
        <w:t xml:space="preserve"> mile(s) </w:t>
      </w:r>
      <w:r>
        <w:rPr>
          <w:u w:val="single"/>
        </w:rPr>
        <w:t>southwest</w:t>
      </w:r>
      <w:r w:rsidRPr="00A36544">
        <w:t xml:space="preserve"> of downtown </w:t>
      </w:r>
      <w:r>
        <w:rPr>
          <w:u w:val="single"/>
        </w:rPr>
        <w:t>Hurst</w:t>
      </w:r>
      <w:r w:rsidRPr="00A36544">
        <w:t xml:space="preserve">, Texas, and is generally bounded on the north by </w:t>
      </w:r>
      <w:r>
        <w:rPr>
          <w:u w:val="single"/>
        </w:rPr>
        <w:t>Central Park Drive</w:t>
      </w:r>
      <w:r w:rsidRPr="00A36544">
        <w:t xml:space="preserve">; on the east by </w:t>
      </w:r>
      <w:r>
        <w:rPr>
          <w:u w:val="single"/>
        </w:rPr>
        <w:t>Well Springs Drive</w:t>
      </w:r>
      <w:r w:rsidRPr="00A36544">
        <w:t xml:space="preserve">; on the south by </w:t>
      </w:r>
      <w:r>
        <w:rPr>
          <w:u w:val="single"/>
        </w:rPr>
        <w:t>Trinity Boulevard</w:t>
      </w:r>
      <w:r w:rsidRPr="00A36544">
        <w:t xml:space="preserve">; and on the west by </w:t>
      </w:r>
      <w:r>
        <w:rPr>
          <w:u w:val="single"/>
        </w:rPr>
        <w:t>Interstate Highway 820</w:t>
      </w:r>
      <w:r w:rsidRPr="00A36544">
        <w:t>.</w:t>
      </w:r>
    </w:p>
    <w:p w14:paraId="6D6D642D" w14:textId="77777777" w:rsidR="00715D94" w:rsidRPr="00A36544" w:rsidRDefault="00715D94" w:rsidP="00715D94">
      <w:pPr>
        <w:jc w:val="both"/>
      </w:pPr>
    </w:p>
    <w:p w14:paraId="18A9145A" w14:textId="77777777" w:rsidR="00715D94" w:rsidRPr="00A36544" w:rsidRDefault="00715D94" w:rsidP="00715D94">
      <w:pPr>
        <w:jc w:val="both"/>
      </w:pPr>
      <w:r w:rsidRPr="00A36544">
        <w:t xml:space="preserve">The requested area includes approximately </w:t>
      </w:r>
      <w:r>
        <w:rPr>
          <w:u w:val="single"/>
        </w:rPr>
        <w:t>1.1</w:t>
      </w:r>
      <w:r w:rsidRPr="00A36544">
        <w:t xml:space="preserve"> acres of dual certificated area with </w:t>
      </w:r>
      <w:r>
        <w:t>City of Hurst (</w:t>
      </w:r>
      <w:r w:rsidRPr="00A36544">
        <w:t xml:space="preserve">CCN No. </w:t>
      </w:r>
      <w:r>
        <w:t>10104)</w:t>
      </w:r>
      <w:r w:rsidRPr="00A36544">
        <w:t>.</w:t>
      </w:r>
    </w:p>
    <w:p w14:paraId="297E79DE" w14:textId="77777777" w:rsidR="00715D94" w:rsidRPr="00A36544" w:rsidRDefault="00715D94" w:rsidP="00715D94">
      <w:pPr>
        <w:jc w:val="both"/>
      </w:pPr>
    </w:p>
    <w:p w14:paraId="741603D3" w14:textId="77777777" w:rsidR="00715D94" w:rsidRDefault="00715D94" w:rsidP="00715D94">
      <w:pPr>
        <w:jc w:val="both"/>
      </w:pPr>
      <w:r w:rsidRPr="00A36544">
        <w:t xml:space="preserve">The </w:t>
      </w:r>
      <w:sdt>
        <w:sdtPr>
          <w:alias w:val="Select type"/>
          <w:tag w:val="Select type"/>
          <w:id w:val="1253081948"/>
          <w:placeholder>
            <w:docPart w:val="A48E86A8D7D54CED87E72AC5CD2C3DA2"/>
          </w:placeholder>
          <w:dropDownList>
            <w:listItem w:value="Select type."/>
            <w:listItem w:displayText="application" w:value="application"/>
            <w:listItem w:displayText="petition" w:value="petition"/>
          </w:dropDownList>
        </w:sdtPr>
        <w:sdtContent>
          <w:r>
            <w:t>application</w:t>
          </w:r>
        </w:sdtContent>
      </w:sdt>
      <w:r w:rsidRPr="00A36544">
        <w:t xml:space="preserve"> proposes the addition of approximately </w:t>
      </w:r>
      <w:r>
        <w:rPr>
          <w:u w:val="single"/>
        </w:rPr>
        <w:t>1.1</w:t>
      </w:r>
      <w:r w:rsidRPr="00A36544">
        <w:t xml:space="preserve"> acres to </w:t>
      </w:r>
      <w:r>
        <w:t>City of Fort Worth (</w:t>
      </w:r>
      <w:r w:rsidRPr="00A36544">
        <w:t xml:space="preserve">CCN No. </w:t>
      </w:r>
      <w:r>
        <w:t>12311)</w:t>
      </w:r>
      <w:r w:rsidRPr="00A36544">
        <w:t xml:space="preserve">. </w:t>
      </w:r>
    </w:p>
    <w:p w14:paraId="0B9DAF1D" w14:textId="77777777" w:rsidR="00715D94" w:rsidRPr="00A36544" w:rsidRDefault="00715D94" w:rsidP="00715D94">
      <w:pPr>
        <w:jc w:val="both"/>
      </w:pPr>
    </w:p>
    <w:p w14:paraId="69FF8AA9" w14:textId="41B504B0" w:rsidR="00AE3D8A" w:rsidRDefault="00715D94" w:rsidP="00715D94">
      <w:pPr>
        <w:jc w:val="both"/>
      </w:pPr>
      <w:r>
        <w:rPr>
          <w:u w:val="single"/>
        </w:rPr>
        <w:t>1.1</w:t>
      </w:r>
      <w:r w:rsidRPr="00A36544">
        <w:t xml:space="preserve"> acres will be dual certification </w:t>
      </w:r>
      <w:r>
        <w:t>between City of Fort Worth (CCN No. 12311) and City of Hurst (</w:t>
      </w:r>
      <w:r w:rsidRPr="00A36544">
        <w:t xml:space="preserve">CCN No. </w:t>
      </w:r>
      <w:r>
        <w:t>10104)</w:t>
      </w:r>
      <w:r w:rsidRPr="00A36544">
        <w:t>.</w:t>
      </w:r>
    </w:p>
    <w:p w14:paraId="5881B3FF" w14:textId="77777777" w:rsidR="00715D94" w:rsidRPr="00E51527" w:rsidRDefault="00715D94" w:rsidP="00715D94">
      <w:pPr>
        <w:jc w:val="both"/>
        <w:rPr>
          <w:rFonts w:cs="Times New Roman"/>
          <w:sz w:val="16"/>
          <w:szCs w:val="16"/>
        </w:rPr>
      </w:pPr>
    </w:p>
    <w:p w14:paraId="0B7752E9" w14:textId="057B8BBC" w:rsidR="000F2FA8" w:rsidRPr="00715D94" w:rsidRDefault="005127AF" w:rsidP="004421A9">
      <w:pPr>
        <w:jc w:val="both"/>
        <w:rPr>
          <w:rFonts w:cs="Times New Roman"/>
        </w:rPr>
      </w:pPr>
      <w:r w:rsidRPr="00715D94">
        <w:rPr>
          <w:rFonts w:cs="Times New Roman"/>
          <w:b/>
        </w:rPr>
        <w:t xml:space="preserve">A copy of the </w:t>
      </w:r>
      <w:r w:rsidR="00030129" w:rsidRPr="00715D94">
        <w:rPr>
          <w:rFonts w:cs="Times New Roman"/>
          <w:b/>
        </w:rPr>
        <w:t>maps</w:t>
      </w:r>
      <w:r w:rsidR="008F1846" w:rsidRPr="00715D94">
        <w:rPr>
          <w:rFonts w:cs="Times New Roman"/>
          <w:b/>
        </w:rPr>
        <w:t xml:space="preserve"> showing the requested </w:t>
      </w:r>
      <w:r w:rsidRPr="00715D94">
        <w:rPr>
          <w:rFonts w:cs="Times New Roman"/>
          <w:b/>
        </w:rPr>
        <w:t xml:space="preserve">area </w:t>
      </w:r>
      <w:r w:rsidR="00B143A2" w:rsidRPr="00715D94">
        <w:rPr>
          <w:rFonts w:cs="Times New Roman"/>
          <w:b/>
        </w:rPr>
        <w:t>are</w:t>
      </w:r>
      <w:r w:rsidRPr="00715D94">
        <w:rPr>
          <w:rFonts w:cs="Times New Roman"/>
          <w:b/>
        </w:rPr>
        <w:t xml:space="preserve"> available at:</w:t>
      </w:r>
      <w:r w:rsidR="00EF3B55" w:rsidRPr="00715D94">
        <w:rPr>
          <w:rFonts w:cs="Times New Roman"/>
        </w:rPr>
        <w:t xml:space="preserve"> </w:t>
      </w:r>
      <w:r w:rsidR="00715D94" w:rsidRPr="00715D94">
        <w:rPr>
          <w:rFonts w:cs="Times New Roman"/>
          <w:u w:val="single"/>
        </w:rPr>
        <w:t>200 Texas Street, Fort Worth, TX 76102</w:t>
      </w:r>
    </w:p>
    <w:p w14:paraId="7BB45C21" w14:textId="77777777" w:rsidR="00AA0560" w:rsidRPr="00E51527" w:rsidRDefault="00AA0560" w:rsidP="00AA0560">
      <w:pPr>
        <w:jc w:val="both"/>
        <w:rPr>
          <w:rFonts w:cs="Times New Roman"/>
          <w:sz w:val="16"/>
          <w:szCs w:val="16"/>
        </w:rPr>
      </w:pPr>
    </w:p>
    <w:p w14:paraId="513F53A0"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57801DC" w14:textId="77777777" w:rsidR="006F7DC8" w:rsidRPr="00E51527" w:rsidRDefault="006F7DC8" w:rsidP="005127AF">
      <w:pPr>
        <w:jc w:val="both"/>
        <w:rPr>
          <w:rFonts w:cs="Times New Roman"/>
          <w:sz w:val="16"/>
          <w:szCs w:val="16"/>
        </w:rPr>
      </w:pPr>
    </w:p>
    <w:p w14:paraId="67EC1B8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67E801BF" w14:textId="77777777" w:rsidR="003650B0" w:rsidRPr="00E51527" w:rsidRDefault="003650B0" w:rsidP="00E51527">
      <w:pPr>
        <w:jc w:val="both"/>
        <w:rPr>
          <w:rFonts w:cs="Times New Roman"/>
          <w:sz w:val="16"/>
          <w:szCs w:val="16"/>
        </w:rPr>
      </w:pPr>
    </w:p>
    <w:p w14:paraId="4A97ED14"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416EF94C" w14:textId="77777777" w:rsidR="003650B0" w:rsidRPr="00E51527" w:rsidRDefault="003650B0" w:rsidP="003650B0">
      <w:pPr>
        <w:jc w:val="both"/>
        <w:rPr>
          <w:rFonts w:cs="Times New Roman"/>
          <w:sz w:val="16"/>
          <w:szCs w:val="16"/>
        </w:rPr>
      </w:pPr>
    </w:p>
    <w:p w14:paraId="595EBB10"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223B4894" w14:textId="77777777" w:rsidR="005A25E0" w:rsidRDefault="005A25E0" w:rsidP="003650B0">
      <w:pPr>
        <w:jc w:val="both"/>
        <w:rPr>
          <w:rFonts w:cs="Times New Roman"/>
        </w:rPr>
      </w:pPr>
    </w:p>
    <w:p w14:paraId="575C2198"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0481972B" w14:textId="77777777" w:rsidR="003650B0" w:rsidRPr="009453C5" w:rsidRDefault="003650B0" w:rsidP="003650B0">
      <w:pPr>
        <w:jc w:val="center"/>
        <w:rPr>
          <w:rFonts w:cs="Times New Roman"/>
        </w:rPr>
      </w:pPr>
      <w:r w:rsidRPr="009453C5">
        <w:rPr>
          <w:rFonts w:cs="Times New Roman"/>
        </w:rPr>
        <w:t>Public Utility Commission of Texas</w:t>
      </w:r>
    </w:p>
    <w:p w14:paraId="7A910304" w14:textId="77777777" w:rsidR="003650B0" w:rsidRPr="009453C5" w:rsidRDefault="003650B0" w:rsidP="003650B0">
      <w:pPr>
        <w:jc w:val="center"/>
        <w:rPr>
          <w:rFonts w:cs="Times New Roman"/>
        </w:rPr>
      </w:pPr>
      <w:r w:rsidRPr="009453C5">
        <w:rPr>
          <w:rFonts w:cs="Times New Roman"/>
        </w:rPr>
        <w:t>Central Records</w:t>
      </w:r>
    </w:p>
    <w:p w14:paraId="282DABB6" w14:textId="77777777" w:rsidR="003650B0" w:rsidRPr="009453C5" w:rsidRDefault="003650B0" w:rsidP="003650B0">
      <w:pPr>
        <w:jc w:val="center"/>
        <w:rPr>
          <w:rFonts w:cs="Times New Roman"/>
        </w:rPr>
      </w:pPr>
      <w:r w:rsidRPr="009453C5">
        <w:rPr>
          <w:rFonts w:cs="Times New Roman"/>
        </w:rPr>
        <w:t>1701 N. Congress, P. O. Box 13326</w:t>
      </w:r>
    </w:p>
    <w:p w14:paraId="7B21374F" w14:textId="77777777" w:rsidR="003650B0" w:rsidRPr="009453C5" w:rsidRDefault="003650B0" w:rsidP="003650B0">
      <w:pPr>
        <w:jc w:val="center"/>
        <w:rPr>
          <w:rFonts w:cs="Times New Roman"/>
        </w:rPr>
      </w:pPr>
      <w:r w:rsidRPr="009453C5">
        <w:rPr>
          <w:rFonts w:cs="Times New Roman"/>
        </w:rPr>
        <w:t>Austin, TX  78711-3326</w:t>
      </w:r>
    </w:p>
    <w:p w14:paraId="4453DBDE" w14:textId="77777777" w:rsidR="003650B0" w:rsidRPr="001C215F" w:rsidRDefault="003650B0" w:rsidP="003650B0">
      <w:pPr>
        <w:jc w:val="both"/>
        <w:rPr>
          <w:rFonts w:cs="Times New Roman"/>
          <w:sz w:val="16"/>
          <w:szCs w:val="16"/>
        </w:rPr>
      </w:pPr>
    </w:p>
    <w:p w14:paraId="6026AB63"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689E9B4" w14:textId="77777777" w:rsidR="003650B0" w:rsidRPr="00E51527" w:rsidRDefault="003650B0" w:rsidP="003650B0">
      <w:pPr>
        <w:jc w:val="both"/>
        <w:rPr>
          <w:rFonts w:cs="Times New Roman"/>
          <w:sz w:val="16"/>
          <w:szCs w:val="16"/>
          <w:lang w:val="es-MX"/>
        </w:rPr>
      </w:pPr>
    </w:p>
    <w:p w14:paraId="33D77815" w14:textId="77777777" w:rsidR="00A22F5B" w:rsidRDefault="003650B0" w:rsidP="005A25E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A22F5B">
        <w:rPr>
          <w:lang w:val="es-MX"/>
        </w:rPr>
        <w:br w:type="page"/>
      </w:r>
    </w:p>
    <w:p w14:paraId="6C26815D" w14:textId="77777777" w:rsidR="00A22F5B" w:rsidRPr="00211F35" w:rsidRDefault="00A22F5B" w:rsidP="00A22F5B">
      <w:pPr>
        <w:widowControl w:val="0"/>
        <w:tabs>
          <w:tab w:val="right" w:pos="9360"/>
        </w:tabs>
        <w:rPr>
          <w:rFonts w:cs="Times New Roman"/>
        </w:rPr>
      </w:pPr>
    </w:p>
    <w:p w14:paraId="1C3DAE6B" w14:textId="77777777" w:rsidR="00A22F5B" w:rsidRPr="00211F35" w:rsidRDefault="00A22F5B" w:rsidP="00A22F5B">
      <w:pPr>
        <w:jc w:val="center"/>
        <w:rPr>
          <w:rFonts w:cs="Times New Roman"/>
          <w:sz w:val="40"/>
          <w:szCs w:val="40"/>
        </w:rPr>
      </w:pPr>
      <w:r w:rsidRPr="00211F35">
        <w:rPr>
          <w:rFonts w:cs="Times New Roman"/>
          <w:sz w:val="40"/>
          <w:szCs w:val="40"/>
        </w:rPr>
        <w:t xml:space="preserve">PUBLIC UTILITY COMMISSION </w:t>
      </w:r>
      <w:r>
        <w:rPr>
          <w:rFonts w:ascii="Georgia" w:hAnsi="Georgia" w:cs="Times New Roman"/>
          <w:sz w:val="40"/>
          <w:szCs w:val="40"/>
        </w:rPr>
        <w:t>OF TEXAS</w:t>
      </w:r>
    </w:p>
    <w:p w14:paraId="05590C6D" w14:textId="77777777" w:rsidR="00A22F5B" w:rsidRPr="00211F35" w:rsidRDefault="00A22F5B" w:rsidP="00A22F5B">
      <w:pPr>
        <w:jc w:val="center"/>
        <w:rPr>
          <w:rFonts w:cs="Times New Roman"/>
          <w:sz w:val="32"/>
          <w:szCs w:val="32"/>
        </w:rPr>
      </w:pPr>
    </w:p>
    <w:p w14:paraId="443E6500" w14:textId="77777777" w:rsidR="00A22F5B" w:rsidRPr="00211F35" w:rsidRDefault="00A22F5B" w:rsidP="00A22F5B">
      <w:pPr>
        <w:jc w:val="center"/>
        <w:rPr>
          <w:rFonts w:cs="Times New Roman"/>
        </w:rPr>
      </w:pPr>
      <w:r w:rsidRPr="00211F35">
        <w:rPr>
          <w:rFonts w:cs="Times New Roman"/>
          <w:noProof/>
          <w:color w:val="FF0000"/>
          <w:sz w:val="22"/>
        </w:rPr>
        <w:drawing>
          <wp:inline distT="0" distB="0" distL="0" distR="0" wp14:anchorId="032A1CD7" wp14:editId="01A11A8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8B57BB5" w14:textId="77777777" w:rsidR="00A22F5B" w:rsidRPr="001024A0" w:rsidRDefault="00A22F5B" w:rsidP="00A22F5B">
      <w:pPr>
        <w:jc w:val="center"/>
        <w:rPr>
          <w:rFonts w:cs="Times New Roman"/>
        </w:rPr>
      </w:pPr>
      <w:r w:rsidRPr="001024A0">
        <w:rPr>
          <w:rFonts w:cs="Times New Roman"/>
        </w:rPr>
        <w:t>PUBLISHER’S AFFIDAVIT</w:t>
      </w:r>
    </w:p>
    <w:p w14:paraId="555785E6" w14:textId="15996A74" w:rsidR="00A22F5B" w:rsidRPr="00715D94" w:rsidRDefault="00A22F5B" w:rsidP="00A22F5B">
      <w:pPr>
        <w:widowControl w:val="0"/>
        <w:tabs>
          <w:tab w:val="center" w:pos="4680"/>
        </w:tabs>
        <w:jc w:val="center"/>
        <w:rPr>
          <w:rFonts w:cs="Times New Roman"/>
        </w:rPr>
      </w:pPr>
      <w:r w:rsidRPr="00715D94">
        <w:rPr>
          <w:rFonts w:cs="Times New Roman"/>
        </w:rPr>
        <w:t xml:space="preserve">DOCKET NO. </w:t>
      </w:r>
      <w:r w:rsidR="00715D94" w:rsidRPr="00715D94">
        <w:rPr>
          <w:bCs/>
          <w:iCs/>
        </w:rPr>
        <w:t>55045</w:t>
      </w:r>
    </w:p>
    <w:p w14:paraId="19B8BCC5" w14:textId="77777777" w:rsidR="00A22F5B" w:rsidRDefault="00A22F5B" w:rsidP="00A22F5B">
      <w:pPr>
        <w:widowControl w:val="0"/>
        <w:rPr>
          <w:rFonts w:cs="Times New Roman"/>
        </w:rPr>
      </w:pPr>
    </w:p>
    <w:p w14:paraId="5F2EA0D7" w14:textId="77777777" w:rsidR="00A22F5B" w:rsidRPr="001024A0" w:rsidRDefault="00A22F5B" w:rsidP="00A22F5B">
      <w:pPr>
        <w:widowControl w:val="0"/>
        <w:rPr>
          <w:rFonts w:cs="Times New Roman"/>
        </w:rPr>
      </w:pPr>
      <w:r w:rsidRPr="001024A0">
        <w:rPr>
          <w:rFonts w:cs="Times New Roman"/>
        </w:rPr>
        <w:t>STATE OF TEXAS</w:t>
      </w:r>
    </w:p>
    <w:p w14:paraId="1ADD38B1" w14:textId="77777777" w:rsidR="00A22F5B" w:rsidRPr="001024A0" w:rsidRDefault="00A22F5B" w:rsidP="00A22F5B">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33D496F3" w14:textId="77777777" w:rsidR="00A22F5B" w:rsidRPr="001024A0" w:rsidRDefault="00A22F5B" w:rsidP="00A22F5B">
      <w:pPr>
        <w:widowControl w:val="0"/>
        <w:rPr>
          <w:rFonts w:cs="Times New Roman"/>
        </w:rPr>
      </w:pPr>
    </w:p>
    <w:p w14:paraId="7DAFA80A" w14:textId="77777777" w:rsidR="00A22F5B" w:rsidRPr="001024A0" w:rsidRDefault="00A22F5B" w:rsidP="00A22F5B">
      <w:pPr>
        <w:widowControl w:val="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56CE7793" w14:textId="77777777" w:rsidR="00A22F5B" w:rsidRPr="001024A0" w:rsidRDefault="00A22F5B" w:rsidP="00A22F5B">
      <w:pPr>
        <w:widowControl w:val="0"/>
        <w:rPr>
          <w:rFonts w:cs="Times New Roman"/>
          <w:sz w:val="16"/>
          <w:szCs w:val="16"/>
        </w:rPr>
      </w:pPr>
    </w:p>
    <w:p w14:paraId="49CE2AA1" w14:textId="77777777" w:rsidR="00A22F5B" w:rsidRDefault="00A22F5B" w:rsidP="00A22F5B">
      <w:pPr>
        <w:widowControl w:val="0"/>
        <w:rPr>
          <w:rFonts w:cs="Times New Roman"/>
        </w:rPr>
      </w:pPr>
      <w:r w:rsidRPr="001024A0">
        <w:rPr>
          <w:rFonts w:cs="Times New Roman"/>
        </w:rPr>
        <w:t xml:space="preserve">who being by me duly sworn, deposes and that (s)he is the </w:t>
      </w:r>
    </w:p>
    <w:p w14:paraId="05462F5E" w14:textId="77777777" w:rsidR="00A22F5B" w:rsidRPr="001024A0" w:rsidRDefault="00A22F5B" w:rsidP="00A22F5B">
      <w:pPr>
        <w:widowControl w:val="0"/>
        <w:rPr>
          <w:rFonts w:cs="Times New Roman"/>
          <w:sz w:val="16"/>
          <w:szCs w:val="16"/>
        </w:rPr>
      </w:pPr>
    </w:p>
    <w:p w14:paraId="7093EA8F" w14:textId="77777777" w:rsidR="00A22F5B" w:rsidRPr="001024A0" w:rsidRDefault="00A22F5B" w:rsidP="00A22F5B">
      <w:pPr>
        <w:widowControl w:val="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759A5FBD" w14:textId="77777777" w:rsidR="00A22F5B" w:rsidRPr="001024A0" w:rsidRDefault="00A22F5B" w:rsidP="00A22F5B">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E57D62A" w14:textId="77777777" w:rsidR="00A22F5B" w:rsidRPr="001024A0" w:rsidRDefault="00A22F5B" w:rsidP="00A22F5B">
      <w:pPr>
        <w:widowControl w:val="0"/>
        <w:rPr>
          <w:rFonts w:cs="Times New Roman"/>
        </w:rPr>
      </w:pPr>
    </w:p>
    <w:p w14:paraId="4ABFD084" w14:textId="77777777" w:rsidR="00A22F5B" w:rsidRPr="001024A0" w:rsidRDefault="00A22F5B" w:rsidP="00A22F5B">
      <w:pPr>
        <w:widowControl w:val="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3BAF27D4" w14:textId="77777777" w:rsidR="00A22F5B" w:rsidRPr="001024A0" w:rsidRDefault="00A22F5B" w:rsidP="00A22F5B">
      <w:pPr>
        <w:widowControl w:val="0"/>
        <w:ind w:left="5040"/>
        <w:rPr>
          <w:rFonts w:cs="Times New Roman"/>
          <w:sz w:val="22"/>
          <w:szCs w:val="22"/>
        </w:rPr>
      </w:pPr>
      <w:r w:rsidRPr="001024A0">
        <w:rPr>
          <w:rFonts w:cs="Times New Roman"/>
          <w:sz w:val="22"/>
          <w:szCs w:val="22"/>
        </w:rPr>
        <w:t>(COUNTY/COUNTIES)</w:t>
      </w:r>
    </w:p>
    <w:p w14:paraId="4997BB9E" w14:textId="77777777" w:rsidR="00A22F5B" w:rsidRPr="001024A0" w:rsidRDefault="00A22F5B" w:rsidP="00A22F5B">
      <w:pPr>
        <w:widowControl w:val="0"/>
        <w:rPr>
          <w:rFonts w:cs="Times New Roman"/>
        </w:rPr>
      </w:pPr>
    </w:p>
    <w:p w14:paraId="5D0580CD" w14:textId="77777777" w:rsidR="00A22F5B" w:rsidRPr="001024A0" w:rsidRDefault="00A22F5B" w:rsidP="00A22F5B">
      <w:pPr>
        <w:widowControl w:val="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72B2199" w14:textId="77777777" w:rsidR="00A22F5B" w:rsidRPr="001024A0" w:rsidRDefault="00A22F5B" w:rsidP="00A22F5B">
      <w:pPr>
        <w:widowControl w:val="0"/>
        <w:ind w:left="3600"/>
        <w:rPr>
          <w:rFonts w:cs="Times New Roman"/>
          <w:sz w:val="22"/>
          <w:szCs w:val="22"/>
        </w:rPr>
      </w:pPr>
      <w:r w:rsidRPr="001024A0">
        <w:rPr>
          <w:rFonts w:cs="Times New Roman"/>
          <w:sz w:val="22"/>
          <w:szCs w:val="22"/>
        </w:rPr>
        <w:t>(COUNTY/COUNTIES)</w:t>
      </w:r>
    </w:p>
    <w:p w14:paraId="0CB4BE5B" w14:textId="77777777" w:rsidR="00A22F5B" w:rsidRPr="001024A0" w:rsidRDefault="00A22F5B" w:rsidP="00A22F5B">
      <w:pPr>
        <w:widowControl w:val="0"/>
        <w:rPr>
          <w:rFonts w:cs="Times New Roman"/>
        </w:rPr>
      </w:pPr>
    </w:p>
    <w:p w14:paraId="0CF75F63" w14:textId="77777777" w:rsidR="00A22F5B" w:rsidRPr="001024A0" w:rsidRDefault="00A22F5B" w:rsidP="00A22F5B">
      <w:pPr>
        <w:widowControl w:val="0"/>
        <w:rPr>
          <w:rFonts w:cs="Times New Roman"/>
        </w:rPr>
      </w:pPr>
      <w:r w:rsidRPr="001024A0">
        <w:rPr>
          <w:rFonts w:cs="Times New Roman"/>
        </w:rPr>
        <w:t>and that the attached notice was published in said newspaper on the following dates, to wit:</w:t>
      </w:r>
    </w:p>
    <w:p w14:paraId="09130088" w14:textId="77777777" w:rsidR="00A22F5B" w:rsidRPr="001024A0" w:rsidRDefault="00A22F5B" w:rsidP="00A22F5B">
      <w:pPr>
        <w:widowControl w:val="0"/>
        <w:rPr>
          <w:rFonts w:cs="Times New Roman"/>
        </w:rPr>
      </w:pPr>
    </w:p>
    <w:p w14:paraId="39081149" w14:textId="77777777" w:rsidR="00A22F5B" w:rsidRPr="001024A0" w:rsidRDefault="00A22F5B" w:rsidP="00A22F5B">
      <w:pPr>
        <w:widowControl w:val="0"/>
        <w:rPr>
          <w:rFonts w:cs="Times New Roman"/>
        </w:rPr>
      </w:pPr>
      <w:r w:rsidRPr="001024A0">
        <w:rPr>
          <w:rFonts w:cs="Times New Roman"/>
        </w:rPr>
        <w:t>__________________________________________________________________</w:t>
      </w:r>
      <w:r>
        <w:rPr>
          <w:rFonts w:cs="Times New Roman"/>
        </w:rPr>
        <w:t>___________</w:t>
      </w:r>
    </w:p>
    <w:p w14:paraId="058BF9FC" w14:textId="77777777" w:rsidR="00A22F5B" w:rsidRPr="001024A0" w:rsidRDefault="00A22F5B" w:rsidP="00A22F5B">
      <w:pPr>
        <w:widowControl w:val="0"/>
        <w:ind w:left="3600"/>
        <w:rPr>
          <w:rFonts w:cs="Times New Roman"/>
          <w:sz w:val="22"/>
          <w:szCs w:val="22"/>
        </w:rPr>
      </w:pPr>
      <w:r w:rsidRPr="001024A0">
        <w:rPr>
          <w:rFonts w:cs="Times New Roman"/>
          <w:sz w:val="22"/>
          <w:szCs w:val="22"/>
        </w:rPr>
        <w:t>(DATES)</w:t>
      </w:r>
    </w:p>
    <w:p w14:paraId="6601F191" w14:textId="77777777" w:rsidR="00A22F5B" w:rsidRPr="001024A0" w:rsidRDefault="00A22F5B" w:rsidP="00A22F5B">
      <w:pPr>
        <w:widowControl w:val="0"/>
        <w:rPr>
          <w:rFonts w:cs="Times New Roman"/>
        </w:rPr>
      </w:pPr>
    </w:p>
    <w:p w14:paraId="739D2A47" w14:textId="77777777" w:rsidR="00A22F5B" w:rsidRPr="001024A0" w:rsidRDefault="00A22F5B" w:rsidP="00A22F5B">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6F6BE77E" w14:textId="77777777" w:rsidR="00A22F5B" w:rsidRPr="001024A0" w:rsidRDefault="00A22F5B" w:rsidP="00A22F5B">
      <w:pPr>
        <w:widowControl w:val="0"/>
        <w:rPr>
          <w:rFonts w:cs="Times New Roman"/>
          <w:sz w:val="22"/>
          <w:szCs w:val="22"/>
        </w:rPr>
      </w:pPr>
      <w:r w:rsidRPr="001024A0">
        <w:rPr>
          <w:rFonts w:cs="Times New Roman"/>
          <w:sz w:val="22"/>
          <w:szCs w:val="22"/>
        </w:rPr>
        <w:t>(SIGNATURE OF NEWSPAPER REPRESENTATIVE)</w:t>
      </w:r>
    </w:p>
    <w:p w14:paraId="199CB6CD" w14:textId="77777777" w:rsidR="00A22F5B" w:rsidRPr="001024A0" w:rsidRDefault="00A22F5B" w:rsidP="00A22F5B">
      <w:pPr>
        <w:widowControl w:val="0"/>
        <w:rPr>
          <w:rFonts w:cs="Times New Roman"/>
        </w:rPr>
      </w:pPr>
    </w:p>
    <w:p w14:paraId="2C1D8AD9" w14:textId="77777777" w:rsidR="00A22F5B" w:rsidRPr="001024A0" w:rsidRDefault="00A22F5B" w:rsidP="00A22F5B">
      <w:pPr>
        <w:widowControl w:val="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04647F67" w14:textId="77777777" w:rsidR="00A22F5B" w:rsidRPr="001024A0" w:rsidRDefault="00A22F5B" w:rsidP="00A22F5B">
      <w:pPr>
        <w:widowControl w:val="0"/>
        <w:rPr>
          <w:rFonts w:cs="Times New Roman"/>
        </w:rPr>
      </w:pPr>
      <w:r w:rsidRPr="001024A0">
        <w:rPr>
          <w:rFonts w:cs="Times New Roman"/>
        </w:rPr>
        <w:t>to certify which witness my hand and seal of office</w:t>
      </w:r>
      <w:r w:rsidRPr="003E32C8">
        <w:rPr>
          <w:rFonts w:cs="Times New Roman"/>
        </w:rPr>
        <w:t>.</w:t>
      </w:r>
    </w:p>
    <w:p w14:paraId="1E783A5B" w14:textId="77777777" w:rsidR="00A22F5B" w:rsidRPr="001024A0" w:rsidRDefault="00A22F5B" w:rsidP="00A22F5B">
      <w:pPr>
        <w:widowControl w:val="0"/>
        <w:rPr>
          <w:rFonts w:cs="Times New Roman"/>
        </w:rPr>
      </w:pPr>
    </w:p>
    <w:p w14:paraId="056387C9" w14:textId="77777777" w:rsidR="00A22F5B" w:rsidRPr="001024A0" w:rsidRDefault="00A22F5B" w:rsidP="00A22F5B">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565CCB83" w14:textId="77777777" w:rsidR="00A22F5B" w:rsidRPr="001024A0" w:rsidRDefault="00A22F5B" w:rsidP="00A22F5B">
      <w:pPr>
        <w:widowControl w:val="0"/>
        <w:tabs>
          <w:tab w:val="right" w:pos="9360"/>
        </w:tabs>
        <w:rPr>
          <w:rFonts w:cs="Times New Roman"/>
        </w:rPr>
      </w:pPr>
      <w:r w:rsidRPr="001024A0">
        <w:rPr>
          <w:rFonts w:cs="Times New Roman"/>
        </w:rPr>
        <w:t>Notary Public in and for the State of Texas</w:t>
      </w:r>
    </w:p>
    <w:p w14:paraId="40F841D9" w14:textId="77777777" w:rsidR="00A22F5B" w:rsidRPr="001024A0" w:rsidRDefault="00A22F5B" w:rsidP="00A22F5B">
      <w:pPr>
        <w:widowControl w:val="0"/>
        <w:tabs>
          <w:tab w:val="right" w:pos="9360"/>
        </w:tabs>
        <w:rPr>
          <w:rFonts w:cs="Times New Roman"/>
        </w:rPr>
      </w:pPr>
    </w:p>
    <w:p w14:paraId="0F02F2D5" w14:textId="77777777" w:rsidR="00A22F5B" w:rsidRPr="006F3032" w:rsidRDefault="00A22F5B" w:rsidP="00A22F5B">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7F2A966A" w14:textId="77777777" w:rsidR="00A22F5B" w:rsidRDefault="00A22F5B" w:rsidP="00A22F5B">
      <w:pPr>
        <w:widowControl w:val="0"/>
        <w:tabs>
          <w:tab w:val="right" w:pos="9360"/>
        </w:tabs>
        <w:rPr>
          <w:rFonts w:cs="Times New Roman"/>
        </w:rPr>
      </w:pPr>
      <w:r w:rsidRPr="006F3032">
        <w:rPr>
          <w:rFonts w:cs="Times New Roman"/>
        </w:rPr>
        <w:t>Print or Type Name of Notary Public</w:t>
      </w:r>
    </w:p>
    <w:p w14:paraId="1FD953D3" w14:textId="77777777" w:rsidR="00A22F5B" w:rsidRPr="006F3032" w:rsidRDefault="00A22F5B" w:rsidP="00A22F5B">
      <w:pPr>
        <w:widowControl w:val="0"/>
        <w:tabs>
          <w:tab w:val="right" w:pos="9360"/>
        </w:tabs>
        <w:rPr>
          <w:rFonts w:cs="Times New Roman"/>
        </w:rPr>
      </w:pPr>
    </w:p>
    <w:p w14:paraId="6F718E1B" w14:textId="77777777" w:rsidR="00A22F5B" w:rsidRPr="00D7704E" w:rsidRDefault="00A22F5B" w:rsidP="00A22F5B">
      <w:pPr>
        <w:widowControl w:val="0"/>
        <w:tabs>
          <w:tab w:val="right" w:pos="9360"/>
        </w:tabs>
        <w:rPr>
          <w:rFonts w:cs="Times New Roman"/>
        </w:rPr>
      </w:pPr>
      <w:r w:rsidRPr="006F3032">
        <w:rPr>
          <w:rFonts w:cs="Times New Roman"/>
        </w:rPr>
        <w:t>Commission Expires ______________</w:t>
      </w:r>
    </w:p>
    <w:p w14:paraId="72659472" w14:textId="77777777" w:rsidR="00A22F5B" w:rsidRPr="00F5205C" w:rsidRDefault="00A22F5B" w:rsidP="00A22F5B">
      <w:pPr>
        <w:rPr>
          <w:rFonts w:cs="Times New Roman"/>
        </w:rPr>
      </w:pPr>
    </w:p>
    <w:p w14:paraId="3DFCD652" w14:textId="77777777" w:rsidR="00A22F5B" w:rsidRPr="00211F35" w:rsidRDefault="00A22F5B" w:rsidP="00A22F5B">
      <w:pPr>
        <w:rPr>
          <w:rFonts w:cs="Times New Roman"/>
        </w:rPr>
      </w:pPr>
    </w:p>
    <w:p w14:paraId="27B6D9D6" w14:textId="77777777" w:rsidR="007168B2" w:rsidRPr="00596409" w:rsidRDefault="007168B2" w:rsidP="003F6E3D">
      <w:pPr>
        <w:jc w:val="both"/>
        <w:rPr>
          <w:lang w:val="es-MX"/>
        </w:rPr>
      </w:pPr>
      <w:r w:rsidRPr="00596409">
        <w:rPr>
          <w:lang w:val="es-MX"/>
        </w:rPr>
        <w:br w:type="page"/>
      </w:r>
    </w:p>
    <w:p w14:paraId="2CCFBC9D" w14:textId="6C67125B" w:rsidR="007439AA" w:rsidRPr="00123651" w:rsidRDefault="007439AA" w:rsidP="00123651">
      <w:pPr>
        <w:jc w:val="right"/>
        <w:rPr>
          <w:b/>
          <w:i/>
        </w:rPr>
      </w:pPr>
      <w:r w:rsidRPr="00123651">
        <w:rPr>
          <w:b/>
          <w:i/>
        </w:rPr>
        <w:t>Docket No</w:t>
      </w:r>
      <w:r w:rsidRPr="009C3FD8">
        <w:rPr>
          <w:b/>
          <w:i/>
        </w:rPr>
        <w:t xml:space="preserve">. </w:t>
      </w:r>
      <w:r w:rsidR="00715D94" w:rsidRPr="009C3FD8">
        <w:rPr>
          <w:b/>
          <w:i/>
        </w:rPr>
        <w:t>55045</w:t>
      </w:r>
    </w:p>
    <w:p w14:paraId="38838CA8" w14:textId="77777777" w:rsidR="008341AB" w:rsidRPr="00123651" w:rsidRDefault="008341AB" w:rsidP="008341AB">
      <w:pPr>
        <w:tabs>
          <w:tab w:val="right" w:pos="9360"/>
        </w:tabs>
        <w:jc w:val="both"/>
        <w:rPr>
          <w:rFonts w:cs="Times New Roman"/>
          <w:sz w:val="16"/>
          <w:szCs w:val="16"/>
        </w:rPr>
      </w:pPr>
    </w:p>
    <w:p w14:paraId="29B7D6A9"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xml:space="preserve">, </w:t>
      </w:r>
      <w:r w:rsidR="00481ED4">
        <w:rPr>
          <w:rFonts w:cs="Times New Roman"/>
          <w:b/>
          <w:i/>
          <w:iCs/>
          <w:sz w:val="28"/>
          <w:szCs w:val="28"/>
        </w:rPr>
        <w:t>Customers</w:t>
      </w:r>
      <w:r w:rsidR="00B72141">
        <w:rPr>
          <w:rFonts w:cs="Times New Roman"/>
          <w:b/>
          <w:i/>
          <w:iCs/>
          <w:sz w:val="28"/>
          <w:szCs w:val="28"/>
        </w:rPr>
        <w:t>,</w:t>
      </w:r>
      <w:r w:rsidRPr="00211F35">
        <w:rPr>
          <w:rFonts w:cs="Times New Roman"/>
          <w:b/>
          <w:i/>
          <w:iCs/>
          <w:sz w:val="28"/>
          <w:szCs w:val="28"/>
        </w:rPr>
        <w:t xml:space="preserve"> and Cities</w:t>
      </w:r>
    </w:p>
    <w:p w14:paraId="7339E53B" w14:textId="77777777" w:rsidR="00715D94" w:rsidRPr="00715D94" w:rsidRDefault="00715D94" w:rsidP="00715D94">
      <w:pPr>
        <w:jc w:val="center"/>
        <w:rPr>
          <w:rFonts w:cs="Times New Roman"/>
        </w:rPr>
      </w:pPr>
      <w:r w:rsidRPr="00715D94">
        <w:rPr>
          <w:rFonts w:cs="Times New Roman"/>
        </w:rPr>
        <w:t xml:space="preserve">NOTICE OF APPLICATION OF CITY OF FORT WORTH TO </w:t>
      </w:r>
      <w:r w:rsidRPr="00715D94">
        <w:rPr>
          <w:rStyle w:val="Style6"/>
        </w:rPr>
        <w:t xml:space="preserve">AMEND ITS </w:t>
      </w:r>
      <w:r w:rsidRPr="00715D94">
        <w:rPr>
          <w:rFonts w:cs="Times New Roman"/>
        </w:rPr>
        <w:t xml:space="preserve">CERTIFICATE OF CONVENIENCE AND NECESSITY AND FOR DUAL CERTIFICATION WITH THE CITY OF HURST TO </w:t>
      </w:r>
      <w:r w:rsidRPr="00715D94">
        <w:t>PROVIDE</w:t>
      </w:r>
      <w:r w:rsidRPr="00715D94">
        <w:rPr>
          <w:rFonts w:cs="Times New Roman"/>
        </w:rPr>
        <w:t xml:space="preserve"> </w:t>
      </w:r>
      <w:r w:rsidRPr="00715D94">
        <w:rPr>
          <w:rStyle w:val="Style6"/>
        </w:rPr>
        <w:t>WATER</w:t>
      </w:r>
      <w:r w:rsidRPr="00715D94">
        <w:rPr>
          <w:rFonts w:cs="Times New Roman"/>
        </w:rPr>
        <w:t xml:space="preserve"> UTILITY SERVICE IN TARRANT </w:t>
      </w:r>
      <w:r w:rsidRPr="00715D94">
        <w:rPr>
          <w:rStyle w:val="Style6"/>
          <w:szCs w:val="28"/>
        </w:rPr>
        <w:t>COUNTY</w:t>
      </w:r>
      <w:r w:rsidRPr="00715D94">
        <w:rPr>
          <w:rFonts w:cs="Times New Roman"/>
        </w:rPr>
        <w:t>, TEXAS</w:t>
      </w:r>
    </w:p>
    <w:p w14:paraId="423FE4C9" w14:textId="77777777" w:rsidR="008341AB" w:rsidRPr="00123651" w:rsidRDefault="008341AB" w:rsidP="008341AB">
      <w:pPr>
        <w:jc w:val="both"/>
        <w:rPr>
          <w:rFonts w:cs="Times New Roman"/>
          <w:sz w:val="16"/>
          <w:szCs w:val="16"/>
        </w:rPr>
      </w:pPr>
    </w:p>
    <w:p w14:paraId="2838D0E8"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6B31E9D"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0AA27B4"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AC206D8"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08D803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F7D49A0"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47E5211" w14:textId="77777777" w:rsidR="008341AB" w:rsidRPr="00123651" w:rsidRDefault="008341AB" w:rsidP="00123651">
      <w:pPr>
        <w:jc w:val="both"/>
        <w:rPr>
          <w:rFonts w:cs="Times New Roman"/>
          <w:sz w:val="16"/>
          <w:szCs w:val="16"/>
        </w:rPr>
      </w:pPr>
    </w:p>
    <w:p w14:paraId="21EECE8B" w14:textId="77777777" w:rsidR="009C3FD8" w:rsidRPr="00715D94" w:rsidRDefault="009C3FD8" w:rsidP="009C3FD8">
      <w:pPr>
        <w:jc w:val="both"/>
        <w:rPr>
          <w:rFonts w:cs="Times New Roman"/>
        </w:rPr>
      </w:pPr>
      <w:r w:rsidRPr="00715D94">
        <w:rPr>
          <w:rFonts w:cs="Times New Roman"/>
        </w:rPr>
        <w:t xml:space="preserve">City of Fort Worth has filed an application with the Public Utility Commission of Texas </w:t>
      </w:r>
      <w:r w:rsidRPr="00715D94">
        <w:rPr>
          <w:bCs/>
        </w:rPr>
        <w:t xml:space="preserve">to amend its </w:t>
      </w:r>
      <w:r w:rsidRPr="00715D94">
        <w:t xml:space="preserve">water Certificate of Convenience and Necessity (CCN) No. 12311 and </w:t>
      </w:r>
      <w:r w:rsidRPr="00715D94">
        <w:rPr>
          <w:rStyle w:val="Style6"/>
        </w:rPr>
        <w:t>for</w:t>
      </w:r>
      <w:r w:rsidRPr="00715D94">
        <w:t xml:space="preserve"> a dual Certification with the City of Hurst CCN No. 10104 for </w:t>
      </w:r>
      <w:r w:rsidRPr="00715D94">
        <w:rPr>
          <w:rFonts w:cs="Times New Roman"/>
        </w:rPr>
        <w:t xml:space="preserve">the provision of retail </w:t>
      </w:r>
      <w:r w:rsidRPr="00715D94">
        <w:t>water</w:t>
      </w:r>
      <w:r w:rsidRPr="00715D94">
        <w:rPr>
          <w:rFonts w:cs="Times New Roman"/>
        </w:rPr>
        <w:t xml:space="preserve"> utility service in Tarrant </w:t>
      </w:r>
      <w:r w:rsidRPr="00715D94">
        <w:t>County</w:t>
      </w:r>
      <w:r w:rsidRPr="00715D94">
        <w:rPr>
          <w:rFonts w:cs="Times New Roman"/>
        </w:rPr>
        <w:t>, Texas.</w:t>
      </w:r>
    </w:p>
    <w:p w14:paraId="61767114" w14:textId="77777777" w:rsidR="009C3FD8" w:rsidRPr="004876B2" w:rsidRDefault="009C3FD8" w:rsidP="009C3FD8">
      <w:pPr>
        <w:jc w:val="both"/>
        <w:rPr>
          <w:rFonts w:cs="Times New Roman"/>
          <w:sz w:val="16"/>
          <w:szCs w:val="16"/>
        </w:rPr>
      </w:pPr>
    </w:p>
    <w:p w14:paraId="17DCEA27" w14:textId="77777777" w:rsidR="009C3FD8" w:rsidRPr="00715D94" w:rsidRDefault="009C3FD8" w:rsidP="009C3FD8">
      <w:pPr>
        <w:jc w:val="both"/>
      </w:pPr>
      <w:r w:rsidRPr="00715D94">
        <w:rPr>
          <w:u w:val="single"/>
        </w:rPr>
        <w:t xml:space="preserve">The requested area overlaps the district boundaries of </w:t>
      </w:r>
      <w:r w:rsidRPr="00715D94">
        <w:rPr>
          <w:rFonts w:cs="Times New Roman"/>
          <w:u w:val="single"/>
        </w:rPr>
        <w:t>Trinity River Authority of Texas.</w:t>
      </w:r>
      <w:r w:rsidRPr="00715D94">
        <w:rPr>
          <w:rFonts w:cs="Times New Roman"/>
        </w:rPr>
        <w:t xml:space="preserve"> </w:t>
      </w:r>
      <w:r w:rsidRPr="00715D94">
        <w:t xml:space="preserve">If </w:t>
      </w:r>
      <w:sdt>
        <w:sdtPr>
          <w:id w:val="-332371588"/>
          <w:placeholder>
            <w:docPart w:val="D6704E336BE64AB8962B5FA1D4A7B1C8"/>
          </w:placeholder>
          <w:dropDownList>
            <w:listItem w:displayText="this" w:value="this"/>
            <w:listItem w:displayText="these" w:value="these"/>
          </w:dropDownList>
        </w:sdtPr>
        <w:sdtContent>
          <w:r w:rsidRPr="00715D94">
            <w:t>this</w:t>
          </w:r>
        </w:sdtContent>
      </w:sdt>
      <w:r w:rsidRPr="00715D94">
        <w:rPr>
          <w:rFonts w:cs="Times New Roman"/>
        </w:rPr>
        <w:t xml:space="preserve"> district </w:t>
      </w:r>
      <w:sdt>
        <w:sdtPr>
          <w:id w:val="148025609"/>
          <w:placeholder>
            <w:docPart w:val="2C69E06D233E45F8852C0D251696CD9F"/>
          </w:placeholder>
          <w:dropDownList>
            <w:listItem w:displayText="does" w:value="does"/>
            <w:listItem w:displayText="do" w:value="do"/>
          </w:dropDownList>
        </w:sdtPr>
        <w:sdtContent>
          <w:r w:rsidRPr="00715D94">
            <w:t>do</w:t>
          </w:r>
        </w:sdtContent>
      </w:sdt>
      <w:r w:rsidRPr="00715D94">
        <w:t xml:space="preserve"> not request a public hearing, the Commission shall determine that the </w:t>
      </w:r>
      <w:r w:rsidRPr="00715D94">
        <w:rPr>
          <w:rFonts w:cs="Times New Roman"/>
        </w:rPr>
        <w:t xml:space="preserve">district </w:t>
      </w:r>
      <w:r w:rsidRPr="00715D94">
        <w:t xml:space="preserve">is consenting to the </w:t>
      </w:r>
      <w:r w:rsidRPr="00715D94">
        <w:rPr>
          <w:rFonts w:cs="Times New Roman"/>
        </w:rPr>
        <w:t>City of Fort Worth</w:t>
      </w:r>
      <w:r w:rsidRPr="00715D94">
        <w:t>’s request to provide retail water</w:t>
      </w:r>
      <w:r w:rsidRPr="00715D94">
        <w:rPr>
          <w:rFonts w:cs="Times New Roman"/>
        </w:rPr>
        <w:t xml:space="preserve"> </w:t>
      </w:r>
      <w:r w:rsidRPr="00715D94">
        <w:t>utility service in the requested area.</w:t>
      </w:r>
    </w:p>
    <w:p w14:paraId="110FA480" w14:textId="77777777" w:rsidR="009C3FD8" w:rsidRDefault="009C3FD8" w:rsidP="009C3FD8">
      <w:pPr>
        <w:jc w:val="both"/>
      </w:pPr>
    </w:p>
    <w:p w14:paraId="20267D2C" w14:textId="77777777" w:rsidR="009C3FD8" w:rsidRPr="00A36544" w:rsidRDefault="009C3FD8" w:rsidP="009C3FD8">
      <w:pPr>
        <w:jc w:val="both"/>
      </w:pPr>
      <w:r w:rsidRPr="00A36544">
        <w:t xml:space="preserve">The requested area includes </w:t>
      </w:r>
      <w:r>
        <w:rPr>
          <w:u w:val="single"/>
        </w:rPr>
        <w:t>0</w:t>
      </w:r>
      <w:r w:rsidRPr="00A36544">
        <w:t xml:space="preserve"> customer connections, is located approximately </w:t>
      </w:r>
      <w:r>
        <w:rPr>
          <w:u w:val="single"/>
        </w:rPr>
        <w:t>1.8</w:t>
      </w:r>
      <w:r w:rsidRPr="00A36544">
        <w:t xml:space="preserve"> mile(s) </w:t>
      </w:r>
      <w:r>
        <w:rPr>
          <w:u w:val="single"/>
        </w:rPr>
        <w:t>southwest</w:t>
      </w:r>
      <w:r w:rsidRPr="00A36544">
        <w:t xml:space="preserve"> of downtown </w:t>
      </w:r>
      <w:r>
        <w:rPr>
          <w:u w:val="single"/>
        </w:rPr>
        <w:t>Hurst</w:t>
      </w:r>
      <w:r w:rsidRPr="00A36544">
        <w:t xml:space="preserve">, Texas, and is generally bounded on the north by </w:t>
      </w:r>
      <w:r>
        <w:rPr>
          <w:u w:val="single"/>
        </w:rPr>
        <w:t>Central Park Drive</w:t>
      </w:r>
      <w:r w:rsidRPr="00A36544">
        <w:t xml:space="preserve">; on the east by </w:t>
      </w:r>
      <w:r>
        <w:rPr>
          <w:u w:val="single"/>
        </w:rPr>
        <w:t>Well Springs Drive</w:t>
      </w:r>
      <w:r w:rsidRPr="00A36544">
        <w:t xml:space="preserve">; on the south by </w:t>
      </w:r>
      <w:r>
        <w:rPr>
          <w:u w:val="single"/>
        </w:rPr>
        <w:t>Trinity Boulevard</w:t>
      </w:r>
      <w:r w:rsidRPr="00A36544">
        <w:t xml:space="preserve">; and on the west by </w:t>
      </w:r>
      <w:r>
        <w:rPr>
          <w:u w:val="single"/>
        </w:rPr>
        <w:t>Interstate Highway 820</w:t>
      </w:r>
      <w:r w:rsidRPr="00A36544">
        <w:t>.</w:t>
      </w:r>
    </w:p>
    <w:p w14:paraId="7F9CBD13" w14:textId="77777777" w:rsidR="009C3FD8" w:rsidRPr="00A36544" w:rsidRDefault="009C3FD8" w:rsidP="009C3FD8">
      <w:pPr>
        <w:jc w:val="both"/>
      </w:pPr>
    </w:p>
    <w:p w14:paraId="3B0E75AB" w14:textId="77777777" w:rsidR="009C3FD8" w:rsidRPr="00A36544" w:rsidRDefault="009C3FD8" w:rsidP="009C3FD8">
      <w:pPr>
        <w:jc w:val="both"/>
      </w:pPr>
      <w:r w:rsidRPr="00A36544">
        <w:t xml:space="preserve">The requested area includes approximately </w:t>
      </w:r>
      <w:r>
        <w:rPr>
          <w:u w:val="single"/>
        </w:rPr>
        <w:t>1.1</w:t>
      </w:r>
      <w:r w:rsidRPr="00A36544">
        <w:t xml:space="preserve"> acres of dual certificated area with </w:t>
      </w:r>
      <w:r>
        <w:t>City of Hurst (</w:t>
      </w:r>
      <w:r w:rsidRPr="00A36544">
        <w:t xml:space="preserve">CCN No. </w:t>
      </w:r>
      <w:r>
        <w:t>10104)</w:t>
      </w:r>
      <w:r w:rsidRPr="00A36544">
        <w:t>.</w:t>
      </w:r>
    </w:p>
    <w:p w14:paraId="34C4ED06" w14:textId="77777777" w:rsidR="009C3FD8" w:rsidRPr="00A36544" w:rsidRDefault="009C3FD8" w:rsidP="009C3FD8">
      <w:pPr>
        <w:jc w:val="both"/>
      </w:pPr>
    </w:p>
    <w:p w14:paraId="01C5D919" w14:textId="77777777" w:rsidR="009C3FD8" w:rsidRDefault="009C3FD8" w:rsidP="009C3FD8">
      <w:pPr>
        <w:jc w:val="both"/>
      </w:pPr>
      <w:r w:rsidRPr="00A36544">
        <w:t xml:space="preserve">The </w:t>
      </w:r>
      <w:sdt>
        <w:sdtPr>
          <w:alias w:val="Select type"/>
          <w:tag w:val="Select type"/>
          <w:id w:val="457998566"/>
          <w:placeholder>
            <w:docPart w:val="E0AD41DFEA2746B8880E8E6370BDE871"/>
          </w:placeholder>
          <w:dropDownList>
            <w:listItem w:value="Select type."/>
            <w:listItem w:displayText="application" w:value="application"/>
            <w:listItem w:displayText="petition" w:value="petition"/>
          </w:dropDownList>
        </w:sdtPr>
        <w:sdtContent>
          <w:r>
            <w:t>application</w:t>
          </w:r>
        </w:sdtContent>
      </w:sdt>
      <w:r w:rsidRPr="00A36544">
        <w:t xml:space="preserve"> proposes the addition of approximately </w:t>
      </w:r>
      <w:r>
        <w:rPr>
          <w:u w:val="single"/>
        </w:rPr>
        <w:t>1.1</w:t>
      </w:r>
      <w:r w:rsidRPr="00A36544">
        <w:t xml:space="preserve"> acres to </w:t>
      </w:r>
      <w:r>
        <w:t>City of Fort Worth (</w:t>
      </w:r>
      <w:r w:rsidRPr="00A36544">
        <w:t xml:space="preserve">CCN No. </w:t>
      </w:r>
      <w:r>
        <w:t>12311)</w:t>
      </w:r>
      <w:r w:rsidRPr="00A36544">
        <w:t xml:space="preserve">. </w:t>
      </w:r>
    </w:p>
    <w:p w14:paraId="1E26465C" w14:textId="77777777" w:rsidR="009C3FD8" w:rsidRPr="00A36544" w:rsidRDefault="009C3FD8" w:rsidP="009C3FD8">
      <w:pPr>
        <w:jc w:val="both"/>
      </w:pPr>
    </w:p>
    <w:p w14:paraId="3D660CB1" w14:textId="77777777" w:rsidR="009C3FD8" w:rsidRDefault="009C3FD8" w:rsidP="009C3FD8">
      <w:pPr>
        <w:jc w:val="both"/>
      </w:pPr>
      <w:r>
        <w:rPr>
          <w:u w:val="single"/>
        </w:rPr>
        <w:t>1.1</w:t>
      </w:r>
      <w:r w:rsidRPr="00A36544">
        <w:t xml:space="preserve"> acres will be dual certification </w:t>
      </w:r>
      <w:r>
        <w:t>between City of Fort Worth (CCN No. 12311) and City of Hurst (</w:t>
      </w:r>
      <w:r w:rsidRPr="00A36544">
        <w:t xml:space="preserve">CCN No. </w:t>
      </w:r>
      <w:r>
        <w:t>10104)</w:t>
      </w:r>
      <w:r w:rsidRPr="00A36544">
        <w:t>.</w:t>
      </w:r>
    </w:p>
    <w:p w14:paraId="30644AB0" w14:textId="77777777" w:rsidR="00B1572D" w:rsidRDefault="00B1572D" w:rsidP="003A60D6">
      <w:pPr>
        <w:jc w:val="both"/>
        <w:rPr>
          <w:rFonts w:cs="Times New Roman"/>
        </w:rPr>
      </w:pPr>
    </w:p>
    <w:p w14:paraId="129208E6" w14:textId="77777777" w:rsidR="003A60D6" w:rsidRPr="00D13FE6" w:rsidRDefault="003A60D6" w:rsidP="003A60D6">
      <w:pPr>
        <w:jc w:val="both"/>
        <w:rPr>
          <w:rFonts w:cs="Times New Roman"/>
        </w:rPr>
      </w:pPr>
      <w:r w:rsidRPr="000808ED">
        <w:rPr>
          <w:rFonts w:cs="Times New Roman"/>
          <w:b/>
        </w:rPr>
        <w:t xml:space="preserve">See enclosed </w:t>
      </w:r>
      <w:r w:rsidR="00030129">
        <w:rPr>
          <w:rFonts w:cs="Times New Roman"/>
          <w:b/>
        </w:rPr>
        <w:t>maps</w:t>
      </w:r>
      <w:r w:rsidRPr="000808ED">
        <w:rPr>
          <w:rFonts w:cs="Times New Roman"/>
          <w:b/>
        </w:rPr>
        <w:t xml:space="preserve"> showing the requested area.</w:t>
      </w:r>
    </w:p>
    <w:p w14:paraId="076C138F" w14:textId="77777777" w:rsidR="00B73B39" w:rsidRPr="003A60D6" w:rsidRDefault="00B73B39" w:rsidP="00BB750B">
      <w:pPr>
        <w:jc w:val="both"/>
        <w:rPr>
          <w:rFonts w:cs="Times New Roman"/>
          <w:sz w:val="16"/>
          <w:szCs w:val="16"/>
        </w:rPr>
      </w:pPr>
    </w:p>
    <w:p w14:paraId="58370AAC"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2A14B64" w14:textId="77777777" w:rsidR="00AA0560" w:rsidRPr="003A60D6" w:rsidRDefault="00AA0560" w:rsidP="003A60D6">
      <w:pPr>
        <w:jc w:val="both"/>
        <w:rPr>
          <w:rFonts w:cs="Times New Roman"/>
          <w:sz w:val="16"/>
          <w:szCs w:val="16"/>
        </w:rPr>
      </w:pPr>
    </w:p>
    <w:p w14:paraId="10D60C2E"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7E9DF3CF" w14:textId="77777777" w:rsidR="003650B0" w:rsidRPr="003A60D6" w:rsidRDefault="003650B0" w:rsidP="003A60D6">
      <w:pPr>
        <w:jc w:val="both"/>
        <w:rPr>
          <w:rFonts w:cs="Times New Roman"/>
          <w:sz w:val="16"/>
          <w:szCs w:val="16"/>
        </w:rPr>
      </w:pPr>
    </w:p>
    <w:p w14:paraId="0C9F47C2"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590A52F" w14:textId="77777777" w:rsidR="003650B0" w:rsidRPr="003A60D6" w:rsidRDefault="003650B0" w:rsidP="003650B0">
      <w:pPr>
        <w:jc w:val="both"/>
        <w:rPr>
          <w:rFonts w:cs="Times New Roman"/>
          <w:sz w:val="16"/>
          <w:szCs w:val="16"/>
        </w:rPr>
      </w:pPr>
    </w:p>
    <w:p w14:paraId="291DCF65"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77AA2EEE" w14:textId="77777777" w:rsidR="005A25E0" w:rsidRDefault="005A25E0" w:rsidP="003650B0">
      <w:pPr>
        <w:jc w:val="both"/>
        <w:rPr>
          <w:rFonts w:cs="Times New Roman"/>
        </w:rPr>
      </w:pPr>
    </w:p>
    <w:p w14:paraId="56D7471D"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BCFF7AF" w14:textId="77777777" w:rsidR="003650B0" w:rsidRPr="00211F35" w:rsidRDefault="003650B0" w:rsidP="003650B0">
      <w:pPr>
        <w:jc w:val="center"/>
        <w:rPr>
          <w:rFonts w:cs="Times New Roman"/>
        </w:rPr>
      </w:pPr>
      <w:r w:rsidRPr="00211F35">
        <w:rPr>
          <w:rFonts w:cs="Times New Roman"/>
        </w:rPr>
        <w:t>Public Utility Commission of Texas</w:t>
      </w:r>
    </w:p>
    <w:p w14:paraId="145DA761" w14:textId="77777777" w:rsidR="003650B0" w:rsidRPr="00211F35" w:rsidRDefault="003650B0" w:rsidP="003650B0">
      <w:pPr>
        <w:jc w:val="center"/>
        <w:rPr>
          <w:rFonts w:cs="Times New Roman"/>
        </w:rPr>
      </w:pPr>
      <w:r w:rsidRPr="00211F35">
        <w:rPr>
          <w:rFonts w:cs="Times New Roman"/>
        </w:rPr>
        <w:t>Central Records</w:t>
      </w:r>
    </w:p>
    <w:p w14:paraId="67EAED8E" w14:textId="77777777" w:rsidR="003650B0" w:rsidRPr="00211F35" w:rsidRDefault="003650B0" w:rsidP="003650B0">
      <w:pPr>
        <w:jc w:val="center"/>
        <w:rPr>
          <w:rFonts w:cs="Times New Roman"/>
        </w:rPr>
      </w:pPr>
      <w:r w:rsidRPr="00211F35">
        <w:rPr>
          <w:rFonts w:cs="Times New Roman"/>
        </w:rPr>
        <w:t>1701 N. Congress, P. O. Box 13326</w:t>
      </w:r>
    </w:p>
    <w:p w14:paraId="3AA85F11" w14:textId="77777777" w:rsidR="003650B0" w:rsidRPr="00211F35" w:rsidRDefault="003650B0" w:rsidP="003650B0">
      <w:pPr>
        <w:jc w:val="center"/>
        <w:rPr>
          <w:rFonts w:cs="Times New Roman"/>
        </w:rPr>
      </w:pPr>
      <w:r w:rsidRPr="00211F35">
        <w:rPr>
          <w:rFonts w:cs="Times New Roman"/>
        </w:rPr>
        <w:t>Austin, TX  78711-3326</w:t>
      </w:r>
    </w:p>
    <w:p w14:paraId="6853DA07" w14:textId="77777777" w:rsidR="005A25E0" w:rsidRDefault="005A25E0" w:rsidP="003650B0">
      <w:pPr>
        <w:jc w:val="both"/>
        <w:rPr>
          <w:rFonts w:cs="Times New Roman"/>
        </w:rPr>
      </w:pPr>
    </w:p>
    <w:p w14:paraId="73E029FD"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9B7BAE1" w14:textId="77777777" w:rsidR="003650B0" w:rsidRPr="00596409" w:rsidRDefault="003650B0" w:rsidP="003650B0">
      <w:pPr>
        <w:jc w:val="both"/>
        <w:rPr>
          <w:rFonts w:cs="Times New Roman"/>
          <w:sz w:val="16"/>
          <w:szCs w:val="16"/>
          <w:lang w:val="es-MX"/>
        </w:rPr>
      </w:pPr>
    </w:p>
    <w:p w14:paraId="18894034" w14:textId="77777777" w:rsidR="00A22F5B" w:rsidRDefault="003650B0" w:rsidP="003650B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470C51C" w14:textId="77777777" w:rsidR="00A22F5B" w:rsidRDefault="00A22F5B">
      <w:pPr>
        <w:spacing w:after="160" w:line="259" w:lineRule="auto"/>
        <w:rPr>
          <w:lang w:val="es-MX"/>
        </w:rPr>
      </w:pPr>
      <w:r>
        <w:rPr>
          <w:lang w:val="es-MX"/>
        </w:rPr>
        <w:br w:type="page"/>
      </w:r>
    </w:p>
    <w:p w14:paraId="5546A22E" w14:textId="77777777" w:rsidR="00A22F5B" w:rsidRPr="00F26B9E" w:rsidRDefault="00A22F5B" w:rsidP="00A22F5B">
      <w:pPr>
        <w:jc w:val="center"/>
        <w:rPr>
          <w:rFonts w:ascii="Georgia" w:hAnsi="Georgia" w:cs="Times New Roman"/>
          <w:sz w:val="40"/>
          <w:szCs w:val="40"/>
        </w:rPr>
      </w:pPr>
      <w:r w:rsidRPr="00F26B9E">
        <w:rPr>
          <w:rFonts w:ascii="Georgia" w:hAnsi="Georgia" w:cs="Times New Roman"/>
          <w:sz w:val="40"/>
          <w:szCs w:val="40"/>
        </w:rPr>
        <w:t xml:space="preserve">PUBLIC UTILITY COMMISSION </w:t>
      </w:r>
      <w:r>
        <w:rPr>
          <w:rFonts w:ascii="Georgia" w:hAnsi="Georgia" w:cs="Times New Roman"/>
          <w:sz w:val="40"/>
          <w:szCs w:val="40"/>
        </w:rPr>
        <w:t>OF TEXAS</w:t>
      </w:r>
    </w:p>
    <w:p w14:paraId="11C8A4D7" w14:textId="77777777" w:rsidR="00A22F5B" w:rsidRPr="00F26B9E" w:rsidRDefault="00A22F5B" w:rsidP="00A22F5B">
      <w:pPr>
        <w:jc w:val="center"/>
        <w:rPr>
          <w:rFonts w:ascii="Georgia" w:hAnsi="Georgia" w:cs="Times New Roman"/>
          <w:sz w:val="32"/>
          <w:szCs w:val="32"/>
        </w:rPr>
      </w:pPr>
    </w:p>
    <w:p w14:paraId="596895AF" w14:textId="77777777" w:rsidR="00A22F5B" w:rsidRPr="00F26B9E" w:rsidRDefault="00A22F5B" w:rsidP="00A22F5B">
      <w:pPr>
        <w:jc w:val="center"/>
        <w:rPr>
          <w:rFonts w:ascii="Georgia" w:hAnsi="Georgia" w:cs="Times New Roman"/>
          <w:szCs w:val="20"/>
        </w:rPr>
      </w:pPr>
      <w:r w:rsidRPr="00F26B9E">
        <w:rPr>
          <w:rFonts w:ascii="Verdana" w:hAnsi="Verdana" w:cs="Arial"/>
          <w:noProof/>
          <w:color w:val="FF0000"/>
          <w:szCs w:val="20"/>
        </w:rPr>
        <w:drawing>
          <wp:inline distT="0" distB="0" distL="0" distR="0" wp14:anchorId="1C829BC3" wp14:editId="599E4A98">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C4342A7" w14:textId="77777777" w:rsidR="00A22F5B" w:rsidRPr="00F26B9E" w:rsidRDefault="00A22F5B" w:rsidP="00A22F5B">
      <w:pPr>
        <w:widowControl w:val="0"/>
        <w:tabs>
          <w:tab w:val="center" w:pos="4680"/>
        </w:tabs>
        <w:jc w:val="center"/>
        <w:rPr>
          <w:rFonts w:ascii="Georgia" w:hAnsi="Georgia" w:cs="Times New Roman"/>
          <w:szCs w:val="20"/>
        </w:rPr>
      </w:pPr>
    </w:p>
    <w:p w14:paraId="5B60BF9B" w14:textId="77777777" w:rsidR="00A22F5B" w:rsidRPr="004421A9" w:rsidRDefault="00A22F5B" w:rsidP="00A22F5B">
      <w:pPr>
        <w:widowControl w:val="0"/>
        <w:autoSpaceDE w:val="0"/>
        <w:autoSpaceDN w:val="0"/>
        <w:adjustRightInd w:val="0"/>
        <w:jc w:val="center"/>
        <w:rPr>
          <w:rFonts w:cs="Times New Roman"/>
          <w:sz w:val="23"/>
          <w:szCs w:val="23"/>
        </w:rPr>
      </w:pPr>
      <w:r w:rsidRPr="004421A9">
        <w:rPr>
          <w:rFonts w:cs="Times New Roman"/>
          <w:sz w:val="23"/>
          <w:szCs w:val="23"/>
        </w:rPr>
        <w:t>AFFIDAVIT OF NOTICE TO CURRENT CUSTOMERS, NEIGHBORING UTILITIES</w:t>
      </w:r>
      <w:r>
        <w:rPr>
          <w:rFonts w:cs="Times New Roman"/>
          <w:sz w:val="23"/>
          <w:szCs w:val="23"/>
        </w:rPr>
        <w:t>,</w:t>
      </w:r>
      <w:r w:rsidRPr="004421A9">
        <w:rPr>
          <w:rFonts w:cs="Times New Roman"/>
          <w:sz w:val="23"/>
          <w:szCs w:val="23"/>
        </w:rPr>
        <w:t xml:space="preserve"> AND AFFECTED PARTIES</w:t>
      </w:r>
    </w:p>
    <w:p w14:paraId="29A38D54" w14:textId="134331DA" w:rsidR="00A22F5B" w:rsidRPr="00715D94" w:rsidRDefault="00A22F5B" w:rsidP="00A22F5B">
      <w:pPr>
        <w:jc w:val="center"/>
        <w:rPr>
          <w:rFonts w:cs="Times New Roman"/>
          <w:bCs/>
          <w:iCs/>
          <w:sz w:val="23"/>
          <w:szCs w:val="23"/>
        </w:rPr>
      </w:pPr>
      <w:r w:rsidRPr="00715D94">
        <w:rPr>
          <w:rFonts w:cs="Times New Roman"/>
          <w:sz w:val="23"/>
          <w:szCs w:val="23"/>
        </w:rPr>
        <w:t xml:space="preserve">DOCKET NO. </w:t>
      </w:r>
      <w:r w:rsidR="00715D94" w:rsidRPr="00715D94">
        <w:rPr>
          <w:bCs/>
          <w:iCs/>
        </w:rPr>
        <w:t>55045</w:t>
      </w:r>
    </w:p>
    <w:p w14:paraId="02719833"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STATE OF TEXAS</w:t>
      </w:r>
    </w:p>
    <w:p w14:paraId="5AE89758"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COUNTY OF ____________________</w:t>
      </w:r>
    </w:p>
    <w:p w14:paraId="2802FB5E" w14:textId="77777777" w:rsidR="00A22F5B" w:rsidRPr="00F26B9E" w:rsidRDefault="00A22F5B" w:rsidP="00A22F5B">
      <w:pPr>
        <w:widowControl w:val="0"/>
        <w:autoSpaceDE w:val="0"/>
        <w:autoSpaceDN w:val="0"/>
        <w:adjustRightInd w:val="0"/>
        <w:jc w:val="both"/>
        <w:rPr>
          <w:rFonts w:cs="Times New Roman"/>
        </w:rPr>
      </w:pPr>
    </w:p>
    <w:p w14:paraId="1571FAF3" w14:textId="77777777" w:rsidR="00A22F5B" w:rsidRPr="00F26B9E" w:rsidRDefault="00A22F5B" w:rsidP="00A22F5B">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w:t>
      </w:r>
      <w:r w:rsidR="00582850">
        <w:rPr>
          <w:rFonts w:cs="Times New Roman"/>
        </w:rPr>
        <w:t>via first-class mail</w:t>
      </w:r>
      <w:r w:rsidR="00582850" w:rsidRPr="00F26B9E">
        <w:rPr>
          <w:rFonts w:cs="Times New Roman"/>
        </w:rPr>
        <w:t xml:space="preserve"> </w:t>
      </w:r>
      <w:r w:rsidRPr="00F26B9E">
        <w:rPr>
          <w:rFonts w:cs="Times New Roman"/>
        </w:rPr>
        <w:t>to the following entities</w:t>
      </w:r>
      <w:r w:rsidR="00E446B9">
        <w:rPr>
          <w:rFonts w:cs="Times New Roman"/>
        </w:rPr>
        <w:t>, affected parties,</w:t>
      </w:r>
      <w:r w:rsidRPr="00F26B9E">
        <w:rPr>
          <w:rFonts w:cs="Times New Roman"/>
        </w:rPr>
        <w:t xml:space="preserve"> and customers</w:t>
      </w:r>
      <w:r>
        <w:rPr>
          <w:rFonts w:cs="Times New Roman"/>
        </w:rPr>
        <w:t xml:space="preserve"> (include a list if more than four)</w:t>
      </w:r>
      <w:r w:rsidRPr="00F26B9E">
        <w:rPr>
          <w:rFonts w:cs="Times New Roman"/>
        </w:rPr>
        <w:t>:</w:t>
      </w:r>
    </w:p>
    <w:p w14:paraId="50B4FFC9" w14:textId="77777777" w:rsidR="00A22F5B" w:rsidRPr="00F26B9E" w:rsidRDefault="00A22F5B" w:rsidP="00A22F5B">
      <w:pPr>
        <w:widowControl w:val="0"/>
        <w:tabs>
          <w:tab w:val="left" w:pos="5760"/>
        </w:tabs>
        <w:autoSpaceDE w:val="0"/>
        <w:autoSpaceDN w:val="0"/>
        <w:adjustRightInd w:val="0"/>
        <w:jc w:val="both"/>
        <w:rPr>
          <w:rFonts w:cs="Times New Roman"/>
        </w:rPr>
      </w:pPr>
    </w:p>
    <w:p w14:paraId="4AC5B51C" w14:textId="77777777" w:rsidR="00A22F5B" w:rsidRPr="00F26B9E" w:rsidRDefault="00A22F5B" w:rsidP="00A22F5B">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DC1CD03"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EE2BDC3" w14:textId="77777777" w:rsidR="00A22F5B" w:rsidRPr="00F26B9E" w:rsidRDefault="00A22F5B" w:rsidP="00A22F5B">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B96BB3B"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09994A8" w14:textId="77777777" w:rsidR="00A22F5B" w:rsidRPr="00F26B9E" w:rsidRDefault="00A22F5B" w:rsidP="00A22F5B">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EE8E325" w14:textId="77777777" w:rsidR="00A22F5B" w:rsidRPr="00F26B9E" w:rsidRDefault="00A22F5B" w:rsidP="00A22F5B">
      <w:pPr>
        <w:widowControl w:val="0"/>
        <w:tabs>
          <w:tab w:val="center" w:pos="5040"/>
        </w:tabs>
        <w:jc w:val="center"/>
        <w:rPr>
          <w:rFonts w:cs="Times New Roman"/>
          <w:szCs w:val="20"/>
        </w:rPr>
      </w:pPr>
      <w:r w:rsidRPr="00F26B9E">
        <w:rPr>
          <w:rFonts w:cs="Times New Roman"/>
          <w:szCs w:val="20"/>
        </w:rPr>
        <w:t>OATH</w:t>
      </w:r>
    </w:p>
    <w:p w14:paraId="575EF4DB" w14:textId="77777777" w:rsidR="00A22F5B" w:rsidRDefault="00A22F5B" w:rsidP="00A22F5B">
      <w:pPr>
        <w:widowControl w:val="0"/>
        <w:jc w:val="both"/>
        <w:rPr>
          <w:rFonts w:cs="Times New Roman"/>
          <w:szCs w:val="20"/>
        </w:rPr>
      </w:pPr>
    </w:p>
    <w:p w14:paraId="70E45D68" w14:textId="77777777" w:rsidR="00A22F5B" w:rsidRPr="00F26B9E" w:rsidRDefault="00A22F5B" w:rsidP="00A22F5B">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3E0558C" w14:textId="77777777" w:rsidR="00A22F5B" w:rsidRPr="00F26B9E" w:rsidRDefault="00A22F5B" w:rsidP="00A22F5B">
      <w:pPr>
        <w:widowControl w:val="0"/>
        <w:rPr>
          <w:rFonts w:cs="Times New Roman"/>
          <w:szCs w:val="20"/>
        </w:rPr>
      </w:pPr>
    </w:p>
    <w:p w14:paraId="503E8B97" w14:textId="77777777" w:rsidR="00A22F5B" w:rsidRPr="00F26B9E" w:rsidRDefault="00A22F5B" w:rsidP="00A22F5B">
      <w:pPr>
        <w:rPr>
          <w:rFonts w:cs="Times New Roman"/>
          <w:szCs w:val="20"/>
        </w:rPr>
      </w:pPr>
      <w:r w:rsidRPr="00F26B9E">
        <w:rPr>
          <w:rFonts w:cs="Times New Roman"/>
          <w:szCs w:val="20"/>
        </w:rPr>
        <w:t>__________________________________</w:t>
      </w:r>
    </w:p>
    <w:p w14:paraId="0A7DEE62" w14:textId="77777777" w:rsidR="00A22F5B" w:rsidRPr="00F26B9E" w:rsidRDefault="00A22F5B" w:rsidP="00A22F5B">
      <w:pPr>
        <w:widowControl w:val="0"/>
        <w:spacing w:line="215" w:lineRule="auto"/>
        <w:rPr>
          <w:rFonts w:cs="Times New Roman"/>
          <w:szCs w:val="20"/>
        </w:rPr>
      </w:pPr>
      <w:r w:rsidRPr="00F26B9E">
        <w:rPr>
          <w:rFonts w:cs="Times New Roman"/>
          <w:szCs w:val="20"/>
        </w:rPr>
        <w:t>Applicant’s Authorized Representative</w:t>
      </w:r>
    </w:p>
    <w:p w14:paraId="1C2EE6DE" w14:textId="77777777" w:rsidR="00A22F5B" w:rsidRPr="00F26B9E" w:rsidRDefault="00A22F5B" w:rsidP="00A22F5B">
      <w:pPr>
        <w:rPr>
          <w:rFonts w:cs="Times New Roman"/>
          <w:szCs w:val="20"/>
        </w:rPr>
      </w:pPr>
    </w:p>
    <w:p w14:paraId="4E5B8E24" w14:textId="77777777" w:rsidR="00A22F5B" w:rsidRPr="00F26B9E" w:rsidRDefault="00A22F5B" w:rsidP="00A22F5B">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968DD76" w14:textId="77777777" w:rsidR="00A22F5B" w:rsidRPr="00F26B9E" w:rsidRDefault="00A22F5B" w:rsidP="00A22F5B">
      <w:pPr>
        <w:widowControl w:val="0"/>
        <w:rPr>
          <w:rFonts w:cs="Times New Roman"/>
          <w:szCs w:val="20"/>
        </w:rPr>
      </w:pPr>
    </w:p>
    <w:p w14:paraId="3704BE4D" w14:textId="77777777" w:rsidR="00A22F5B" w:rsidRPr="00F26B9E" w:rsidRDefault="00A22F5B" w:rsidP="00A22F5B">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C055FEC" w14:textId="77777777" w:rsidR="00A22F5B" w:rsidRPr="00F26B9E" w:rsidRDefault="00A22F5B" w:rsidP="00A22F5B">
      <w:pPr>
        <w:rPr>
          <w:rFonts w:cs="Times New Roman"/>
          <w:szCs w:val="20"/>
        </w:rPr>
      </w:pPr>
    </w:p>
    <w:p w14:paraId="053DB34F" w14:textId="77777777" w:rsidR="00A22F5B" w:rsidRPr="00F26B9E" w:rsidRDefault="00A22F5B" w:rsidP="00A22F5B">
      <w:pPr>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2B14979F"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00971E6" w14:textId="77777777" w:rsidR="00A22F5B" w:rsidRPr="00F26B9E" w:rsidRDefault="00A22F5B" w:rsidP="00A22F5B">
      <w:pPr>
        <w:widowControl w:val="0"/>
        <w:spacing w:line="192" w:lineRule="auto"/>
        <w:rPr>
          <w:rFonts w:cs="Times New Roman"/>
          <w:szCs w:val="20"/>
        </w:rPr>
      </w:pPr>
    </w:p>
    <w:p w14:paraId="156354CE" w14:textId="77777777" w:rsidR="00A22F5B" w:rsidRPr="00F26B9E" w:rsidRDefault="00A22F5B" w:rsidP="00A22F5B">
      <w:pPr>
        <w:tabs>
          <w:tab w:val="left" w:pos="5940"/>
        </w:tabs>
        <w:rPr>
          <w:rFonts w:cs="Times New Roman"/>
          <w:szCs w:val="20"/>
        </w:rPr>
      </w:pPr>
      <w:r w:rsidRPr="00F26B9E">
        <w:rPr>
          <w:rFonts w:cs="Times New Roman"/>
          <w:szCs w:val="20"/>
        </w:rPr>
        <w:t>_________________________________</w:t>
      </w:r>
      <w:r>
        <w:rPr>
          <w:rFonts w:cs="Times New Roman"/>
          <w:szCs w:val="20"/>
        </w:rPr>
        <w:t>__</w:t>
      </w:r>
    </w:p>
    <w:p w14:paraId="1EB92AEB" w14:textId="77777777" w:rsidR="00A22F5B" w:rsidRPr="00F26B9E" w:rsidRDefault="00A22F5B" w:rsidP="00A22F5B">
      <w:pPr>
        <w:widowControl w:val="0"/>
        <w:tabs>
          <w:tab w:val="right" w:pos="10080"/>
        </w:tabs>
        <w:spacing w:line="215" w:lineRule="auto"/>
        <w:rPr>
          <w:rFonts w:cs="Times New Roman"/>
          <w:szCs w:val="20"/>
        </w:rPr>
      </w:pPr>
      <w:r w:rsidRPr="00F26B9E">
        <w:rPr>
          <w:rFonts w:cs="Times New Roman"/>
          <w:szCs w:val="20"/>
        </w:rPr>
        <w:t>Print or Type Name of Notary Public</w:t>
      </w:r>
    </w:p>
    <w:p w14:paraId="40B0492C" w14:textId="77777777" w:rsidR="00A22F5B" w:rsidRDefault="00A22F5B" w:rsidP="00A22F5B">
      <w:pPr>
        <w:tabs>
          <w:tab w:val="right" w:pos="10080"/>
        </w:tabs>
        <w:rPr>
          <w:rFonts w:cs="Times New Roman"/>
          <w:szCs w:val="20"/>
        </w:rPr>
      </w:pPr>
    </w:p>
    <w:p w14:paraId="45F3E19E" w14:textId="77777777" w:rsidR="008341AB" w:rsidRPr="003650B0" w:rsidRDefault="00A22F5B" w:rsidP="00E446B9">
      <w:pPr>
        <w:tabs>
          <w:tab w:val="right" w:pos="10080"/>
        </w:tabs>
        <w:rPr>
          <w:rFonts w:cs="Times New Roman"/>
          <w:lang w:val="es-MX"/>
        </w:rPr>
      </w:pPr>
      <w:r w:rsidRPr="00F26B9E">
        <w:rPr>
          <w:rFonts w:cs="Times New Roman"/>
          <w:szCs w:val="20"/>
        </w:rPr>
        <w:t>Commission Expires ____________</w:t>
      </w:r>
      <w:r w:rsidR="008341AB" w:rsidRPr="003650B0">
        <w:rPr>
          <w:rFonts w:cs="Times New Roman"/>
          <w:lang w:val="es-MX"/>
        </w:rPr>
        <w:br w:type="page"/>
      </w:r>
    </w:p>
    <w:p w14:paraId="382352ED" w14:textId="1AA0C083" w:rsidR="00A22F5B" w:rsidRPr="00123651" w:rsidRDefault="00A22F5B" w:rsidP="00A22F5B">
      <w:pPr>
        <w:jc w:val="right"/>
        <w:rPr>
          <w:b/>
          <w:i/>
        </w:rPr>
      </w:pPr>
      <w:r w:rsidRPr="00123651">
        <w:rPr>
          <w:b/>
          <w:i/>
        </w:rPr>
        <w:t xml:space="preserve">Docket </w:t>
      </w:r>
      <w:r w:rsidRPr="00715D94">
        <w:rPr>
          <w:b/>
          <w:i/>
        </w:rPr>
        <w:t xml:space="preserve">No. </w:t>
      </w:r>
      <w:r w:rsidR="00715D94" w:rsidRPr="00715D94">
        <w:rPr>
          <w:b/>
          <w:i/>
        </w:rPr>
        <w:t>55045</w:t>
      </w:r>
    </w:p>
    <w:p w14:paraId="3E31107C" w14:textId="77777777" w:rsidR="00A22F5B" w:rsidRPr="00123651" w:rsidRDefault="00A22F5B" w:rsidP="00A22F5B">
      <w:pPr>
        <w:tabs>
          <w:tab w:val="right" w:pos="9360"/>
        </w:tabs>
        <w:jc w:val="both"/>
        <w:rPr>
          <w:rFonts w:cs="Times New Roman"/>
          <w:sz w:val="16"/>
          <w:szCs w:val="16"/>
        </w:rPr>
      </w:pPr>
    </w:p>
    <w:p w14:paraId="7B523C56" w14:textId="77777777" w:rsidR="00A22F5B" w:rsidRPr="00211F35" w:rsidRDefault="00A22F5B" w:rsidP="00A22F5B">
      <w:pPr>
        <w:jc w:val="center"/>
        <w:rPr>
          <w:rFonts w:cs="Times New Roman"/>
          <w:b/>
          <w:sz w:val="28"/>
          <w:szCs w:val="28"/>
        </w:rPr>
      </w:pPr>
      <w:r w:rsidRPr="00211F35">
        <w:rPr>
          <w:rFonts w:cs="Times New Roman"/>
          <w:b/>
          <w:i/>
          <w:iCs/>
          <w:sz w:val="28"/>
          <w:szCs w:val="28"/>
        </w:rPr>
        <w:t xml:space="preserve">Notice to </w:t>
      </w:r>
      <w:r>
        <w:rPr>
          <w:rFonts w:cs="Times New Roman"/>
          <w:b/>
          <w:i/>
          <w:iCs/>
          <w:sz w:val="28"/>
          <w:szCs w:val="28"/>
        </w:rPr>
        <w:t>Landowners</w:t>
      </w:r>
    </w:p>
    <w:p w14:paraId="0F1C09EA" w14:textId="77777777" w:rsidR="00715D94" w:rsidRPr="00715D94" w:rsidRDefault="00715D94" w:rsidP="00715D94">
      <w:pPr>
        <w:jc w:val="center"/>
        <w:rPr>
          <w:rFonts w:cs="Times New Roman"/>
        </w:rPr>
      </w:pPr>
      <w:r w:rsidRPr="00715D94">
        <w:rPr>
          <w:rFonts w:cs="Times New Roman"/>
        </w:rPr>
        <w:t xml:space="preserve">NOTICE OF APPLICATION OF CITY OF FORT WORTH TO </w:t>
      </w:r>
      <w:r w:rsidRPr="00715D94">
        <w:rPr>
          <w:rStyle w:val="Style6"/>
        </w:rPr>
        <w:t xml:space="preserve">AMEND ITS </w:t>
      </w:r>
      <w:r w:rsidRPr="00715D94">
        <w:rPr>
          <w:rFonts w:cs="Times New Roman"/>
        </w:rPr>
        <w:t xml:space="preserve">CERTIFICATE OF CONVENIENCE AND NECESSITY AND FOR DUAL CERTIFICATION WITH THE CITY OF HURST TO </w:t>
      </w:r>
      <w:r w:rsidRPr="00715D94">
        <w:t>PROVIDE</w:t>
      </w:r>
      <w:r w:rsidRPr="00715D94">
        <w:rPr>
          <w:rFonts w:cs="Times New Roman"/>
        </w:rPr>
        <w:t xml:space="preserve"> </w:t>
      </w:r>
      <w:r w:rsidRPr="00715D94">
        <w:rPr>
          <w:rStyle w:val="Style6"/>
        </w:rPr>
        <w:t>WATER</w:t>
      </w:r>
      <w:r w:rsidRPr="00715D94">
        <w:rPr>
          <w:rFonts w:cs="Times New Roman"/>
        </w:rPr>
        <w:t xml:space="preserve"> UTILITY SERVICE IN TARRANT </w:t>
      </w:r>
      <w:r w:rsidRPr="00715D94">
        <w:rPr>
          <w:rStyle w:val="Style6"/>
          <w:szCs w:val="28"/>
        </w:rPr>
        <w:t>COUNTY</w:t>
      </w:r>
      <w:r w:rsidRPr="00715D94">
        <w:rPr>
          <w:rFonts w:cs="Times New Roman"/>
        </w:rPr>
        <w:t>, TEXAS</w:t>
      </w:r>
    </w:p>
    <w:p w14:paraId="16D873D3" w14:textId="77777777" w:rsidR="00A22F5B" w:rsidRPr="00123651" w:rsidRDefault="00A22F5B" w:rsidP="00A22F5B">
      <w:pPr>
        <w:jc w:val="both"/>
        <w:rPr>
          <w:rFonts w:cs="Times New Roman"/>
          <w:sz w:val="16"/>
          <w:szCs w:val="16"/>
        </w:rPr>
      </w:pPr>
    </w:p>
    <w:p w14:paraId="08E02725" w14:textId="77777777" w:rsidR="00A22F5B" w:rsidRPr="00211F35" w:rsidRDefault="00A22F5B" w:rsidP="00A22F5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Pr="00211F35">
        <w:rPr>
          <w:rFonts w:cs="Times New Roman"/>
        </w:rPr>
        <w:t>,</w:t>
      </w:r>
      <w:proofErr w:type="gramEnd"/>
      <w:r w:rsidRPr="00211F35">
        <w:rPr>
          <w:rFonts w:cs="Times New Roman"/>
        </w:rPr>
        <w:t xml:space="preserve"> </w:t>
      </w:r>
      <w:r w:rsidRPr="00361711">
        <w:rPr>
          <w:rFonts w:cs="Times New Roman"/>
        </w:rPr>
        <w:t>20</w:t>
      </w:r>
      <w:r>
        <w:rPr>
          <w:rFonts w:cs="Times New Roman"/>
        </w:rPr>
        <w:t>_</w:t>
      </w:r>
      <w:r w:rsidRPr="00361711">
        <w:rPr>
          <w:rFonts w:cs="Times New Roman"/>
        </w:rPr>
        <w:t>__</w:t>
      </w:r>
    </w:p>
    <w:p w14:paraId="1A4A607B" w14:textId="77777777" w:rsidR="00A22F5B" w:rsidRPr="001024A0" w:rsidRDefault="00A22F5B" w:rsidP="00A22F5B">
      <w:pPr>
        <w:ind w:left="720"/>
        <w:jc w:val="both"/>
        <w:rPr>
          <w:rFonts w:cs="Times New Roman"/>
          <w:sz w:val="20"/>
          <w:szCs w:val="20"/>
        </w:rPr>
      </w:pPr>
      <w:r w:rsidRPr="001024A0">
        <w:rPr>
          <w:rFonts w:cs="Times New Roman"/>
          <w:sz w:val="20"/>
          <w:szCs w:val="20"/>
        </w:rPr>
        <w:t>(Neighboring System, Landowner</w:t>
      </w:r>
      <w:r>
        <w:rPr>
          <w:rFonts w:cs="Times New Roman"/>
          <w:sz w:val="20"/>
          <w:szCs w:val="20"/>
        </w:rPr>
        <w:t>, Customer</w:t>
      </w:r>
      <w:r w:rsidRPr="001024A0">
        <w:rPr>
          <w:rFonts w:cs="Times New Roman"/>
          <w:sz w:val="20"/>
          <w:szCs w:val="20"/>
        </w:rPr>
        <w:t xml:space="preserve"> or City)</w:t>
      </w:r>
    </w:p>
    <w:p w14:paraId="3263FE57" w14:textId="77777777" w:rsidR="00A22F5B" w:rsidRPr="00211F35" w:rsidRDefault="00A22F5B" w:rsidP="00A22F5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121172A" w14:textId="77777777" w:rsidR="00A22F5B" w:rsidRPr="001024A0" w:rsidRDefault="00A22F5B" w:rsidP="00A22F5B">
      <w:pPr>
        <w:ind w:left="720"/>
        <w:jc w:val="both"/>
        <w:rPr>
          <w:rFonts w:cs="Times New Roman"/>
          <w:sz w:val="20"/>
          <w:szCs w:val="20"/>
        </w:rPr>
      </w:pPr>
      <w:r w:rsidRPr="001024A0">
        <w:rPr>
          <w:rFonts w:cs="Times New Roman"/>
          <w:sz w:val="20"/>
          <w:szCs w:val="20"/>
        </w:rPr>
        <w:t>(Address)</w:t>
      </w:r>
    </w:p>
    <w:p w14:paraId="2D826BA5" w14:textId="77777777" w:rsidR="00A22F5B" w:rsidRPr="00211F35" w:rsidRDefault="00A22F5B" w:rsidP="00A22F5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F68540E" w14:textId="77777777" w:rsidR="00A22F5B" w:rsidRPr="001024A0" w:rsidRDefault="00A22F5B" w:rsidP="00A22F5B">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606DA95A" w14:textId="77777777" w:rsidR="00A22F5B" w:rsidRPr="00123651" w:rsidRDefault="00A22F5B" w:rsidP="00A22F5B">
      <w:pPr>
        <w:jc w:val="both"/>
        <w:rPr>
          <w:rFonts w:cs="Times New Roman"/>
          <w:sz w:val="16"/>
          <w:szCs w:val="16"/>
        </w:rPr>
      </w:pPr>
    </w:p>
    <w:p w14:paraId="577CC899" w14:textId="77777777" w:rsidR="009C3FD8" w:rsidRPr="00715D94" w:rsidRDefault="009C3FD8" w:rsidP="009C3FD8">
      <w:pPr>
        <w:jc w:val="both"/>
        <w:rPr>
          <w:rFonts w:cs="Times New Roman"/>
        </w:rPr>
      </w:pPr>
      <w:r w:rsidRPr="00715D94">
        <w:rPr>
          <w:rFonts w:cs="Times New Roman"/>
        </w:rPr>
        <w:t xml:space="preserve">City of Fort Worth has filed an application with the Public Utility Commission of Texas </w:t>
      </w:r>
      <w:r w:rsidRPr="00715D94">
        <w:rPr>
          <w:bCs/>
        </w:rPr>
        <w:t xml:space="preserve">to amend its </w:t>
      </w:r>
      <w:r w:rsidRPr="00715D94">
        <w:t xml:space="preserve">water Certificate of Convenience and Necessity (CCN) No. 12311 and </w:t>
      </w:r>
      <w:r w:rsidRPr="00715D94">
        <w:rPr>
          <w:rStyle w:val="Style6"/>
        </w:rPr>
        <w:t>for</w:t>
      </w:r>
      <w:r w:rsidRPr="00715D94">
        <w:t xml:space="preserve"> a dual Certification with the City of Hurst CCN No. 10104 for </w:t>
      </w:r>
      <w:r w:rsidRPr="00715D94">
        <w:rPr>
          <w:rFonts w:cs="Times New Roman"/>
        </w:rPr>
        <w:t xml:space="preserve">the provision of retail </w:t>
      </w:r>
      <w:r w:rsidRPr="00715D94">
        <w:t>water</w:t>
      </w:r>
      <w:r w:rsidRPr="00715D94">
        <w:rPr>
          <w:rFonts w:cs="Times New Roman"/>
        </w:rPr>
        <w:t xml:space="preserve"> utility service in Tarrant </w:t>
      </w:r>
      <w:r w:rsidRPr="00715D94">
        <w:t>County</w:t>
      </w:r>
      <w:r w:rsidRPr="00715D94">
        <w:rPr>
          <w:rFonts w:cs="Times New Roman"/>
        </w:rPr>
        <w:t>, Texas.</w:t>
      </w:r>
    </w:p>
    <w:p w14:paraId="692879D5" w14:textId="77777777" w:rsidR="009C3FD8" w:rsidRPr="004876B2" w:rsidRDefault="009C3FD8" w:rsidP="009C3FD8">
      <w:pPr>
        <w:jc w:val="both"/>
        <w:rPr>
          <w:rFonts w:cs="Times New Roman"/>
          <w:sz w:val="16"/>
          <w:szCs w:val="16"/>
        </w:rPr>
      </w:pPr>
    </w:p>
    <w:p w14:paraId="50D6E1EE" w14:textId="77777777" w:rsidR="009C3FD8" w:rsidRPr="00715D94" w:rsidRDefault="009C3FD8" w:rsidP="009C3FD8">
      <w:pPr>
        <w:jc w:val="both"/>
      </w:pPr>
      <w:r w:rsidRPr="00715D94">
        <w:rPr>
          <w:u w:val="single"/>
        </w:rPr>
        <w:t xml:space="preserve">The requested area overlaps the district boundaries of </w:t>
      </w:r>
      <w:r w:rsidRPr="00715D94">
        <w:rPr>
          <w:rFonts w:cs="Times New Roman"/>
          <w:u w:val="single"/>
        </w:rPr>
        <w:t>Trinity River Authority of Texas.</w:t>
      </w:r>
      <w:r w:rsidRPr="00715D94">
        <w:rPr>
          <w:rFonts w:cs="Times New Roman"/>
        </w:rPr>
        <w:t xml:space="preserve"> </w:t>
      </w:r>
      <w:r w:rsidRPr="00715D94">
        <w:t xml:space="preserve">If </w:t>
      </w:r>
      <w:sdt>
        <w:sdtPr>
          <w:id w:val="560760539"/>
          <w:placeholder>
            <w:docPart w:val="45591C9A59B34B3BBA05C99B3430104E"/>
          </w:placeholder>
          <w:dropDownList>
            <w:listItem w:displayText="this" w:value="this"/>
            <w:listItem w:displayText="these" w:value="these"/>
          </w:dropDownList>
        </w:sdtPr>
        <w:sdtContent>
          <w:r w:rsidRPr="00715D94">
            <w:t>this</w:t>
          </w:r>
        </w:sdtContent>
      </w:sdt>
      <w:r w:rsidRPr="00715D94">
        <w:rPr>
          <w:rFonts w:cs="Times New Roman"/>
        </w:rPr>
        <w:t xml:space="preserve"> district </w:t>
      </w:r>
      <w:sdt>
        <w:sdtPr>
          <w:id w:val="-887719936"/>
          <w:placeholder>
            <w:docPart w:val="AAA64AD107FB4163BBF7826561BA0D8D"/>
          </w:placeholder>
          <w:dropDownList>
            <w:listItem w:displayText="does" w:value="does"/>
            <w:listItem w:displayText="do" w:value="do"/>
          </w:dropDownList>
        </w:sdtPr>
        <w:sdtContent>
          <w:r w:rsidRPr="00715D94">
            <w:t>do</w:t>
          </w:r>
        </w:sdtContent>
      </w:sdt>
      <w:r w:rsidRPr="00715D94">
        <w:t xml:space="preserve"> not request a public hearing, the Commission shall determine that the </w:t>
      </w:r>
      <w:r w:rsidRPr="00715D94">
        <w:rPr>
          <w:rFonts w:cs="Times New Roman"/>
        </w:rPr>
        <w:t xml:space="preserve">district </w:t>
      </w:r>
      <w:r w:rsidRPr="00715D94">
        <w:t xml:space="preserve">is consenting to the </w:t>
      </w:r>
      <w:r w:rsidRPr="00715D94">
        <w:rPr>
          <w:rFonts w:cs="Times New Roman"/>
        </w:rPr>
        <w:t>City of Fort Worth</w:t>
      </w:r>
      <w:r w:rsidRPr="00715D94">
        <w:t>’s request to provide retail water</w:t>
      </w:r>
      <w:r w:rsidRPr="00715D94">
        <w:rPr>
          <w:rFonts w:cs="Times New Roman"/>
        </w:rPr>
        <w:t xml:space="preserve"> </w:t>
      </w:r>
      <w:r w:rsidRPr="00715D94">
        <w:t>utility service in the requested area.</w:t>
      </w:r>
    </w:p>
    <w:p w14:paraId="5EA64379" w14:textId="77777777" w:rsidR="009C3FD8" w:rsidRDefault="009C3FD8" w:rsidP="009C3FD8">
      <w:pPr>
        <w:jc w:val="both"/>
      </w:pPr>
    </w:p>
    <w:p w14:paraId="2B7754E5" w14:textId="77777777" w:rsidR="009C3FD8" w:rsidRPr="00A36544" w:rsidRDefault="009C3FD8" w:rsidP="009C3FD8">
      <w:pPr>
        <w:jc w:val="both"/>
      </w:pPr>
      <w:r w:rsidRPr="00A36544">
        <w:t xml:space="preserve">The requested area includes </w:t>
      </w:r>
      <w:r>
        <w:rPr>
          <w:u w:val="single"/>
        </w:rPr>
        <w:t>0</w:t>
      </w:r>
      <w:r w:rsidRPr="00A36544">
        <w:t xml:space="preserve"> customer connections, is located approximately </w:t>
      </w:r>
      <w:r>
        <w:rPr>
          <w:u w:val="single"/>
        </w:rPr>
        <w:t>1.8</w:t>
      </w:r>
      <w:r w:rsidRPr="00A36544">
        <w:t xml:space="preserve"> mile(s) </w:t>
      </w:r>
      <w:r>
        <w:rPr>
          <w:u w:val="single"/>
        </w:rPr>
        <w:t>southwest</w:t>
      </w:r>
      <w:r w:rsidRPr="00A36544">
        <w:t xml:space="preserve"> of downtown </w:t>
      </w:r>
      <w:r>
        <w:rPr>
          <w:u w:val="single"/>
        </w:rPr>
        <w:t>Hurst</w:t>
      </w:r>
      <w:r w:rsidRPr="00A36544">
        <w:t xml:space="preserve">, Texas, and is generally bounded on the north by </w:t>
      </w:r>
      <w:r>
        <w:rPr>
          <w:u w:val="single"/>
        </w:rPr>
        <w:t>Central Park Drive</w:t>
      </w:r>
      <w:r w:rsidRPr="00A36544">
        <w:t xml:space="preserve">; on the east by </w:t>
      </w:r>
      <w:r>
        <w:rPr>
          <w:u w:val="single"/>
        </w:rPr>
        <w:t>Well Springs Drive</w:t>
      </w:r>
      <w:r w:rsidRPr="00A36544">
        <w:t xml:space="preserve">; on the south by </w:t>
      </w:r>
      <w:r>
        <w:rPr>
          <w:u w:val="single"/>
        </w:rPr>
        <w:t>Trinity Boulevard</w:t>
      </w:r>
      <w:r w:rsidRPr="00A36544">
        <w:t xml:space="preserve">; and on the west by </w:t>
      </w:r>
      <w:r>
        <w:rPr>
          <w:u w:val="single"/>
        </w:rPr>
        <w:t>Interstate Highway 820</w:t>
      </w:r>
      <w:r w:rsidRPr="00A36544">
        <w:t>.</w:t>
      </w:r>
    </w:p>
    <w:p w14:paraId="1C00AA2A" w14:textId="77777777" w:rsidR="009C3FD8" w:rsidRPr="00A36544" w:rsidRDefault="009C3FD8" w:rsidP="009C3FD8">
      <w:pPr>
        <w:jc w:val="both"/>
      </w:pPr>
    </w:p>
    <w:p w14:paraId="608CBFFC" w14:textId="77777777" w:rsidR="009C3FD8" w:rsidRPr="00A36544" w:rsidRDefault="009C3FD8" w:rsidP="009C3FD8">
      <w:pPr>
        <w:jc w:val="both"/>
      </w:pPr>
      <w:r w:rsidRPr="00A36544">
        <w:t xml:space="preserve">The requested area includes approximately </w:t>
      </w:r>
      <w:r>
        <w:rPr>
          <w:u w:val="single"/>
        </w:rPr>
        <w:t>1.1</w:t>
      </w:r>
      <w:r w:rsidRPr="00A36544">
        <w:t xml:space="preserve"> acres of dual certificated area with </w:t>
      </w:r>
      <w:r>
        <w:t>City of Hurst (</w:t>
      </w:r>
      <w:r w:rsidRPr="00A36544">
        <w:t xml:space="preserve">CCN No. </w:t>
      </w:r>
      <w:r>
        <w:t>10104)</w:t>
      </w:r>
      <w:r w:rsidRPr="00A36544">
        <w:t>.</w:t>
      </w:r>
    </w:p>
    <w:p w14:paraId="12ADFF44" w14:textId="77777777" w:rsidR="009C3FD8" w:rsidRPr="00A36544" w:rsidRDefault="009C3FD8" w:rsidP="009C3FD8">
      <w:pPr>
        <w:jc w:val="both"/>
      </w:pPr>
    </w:p>
    <w:p w14:paraId="38268994" w14:textId="77777777" w:rsidR="009C3FD8" w:rsidRDefault="009C3FD8" w:rsidP="009C3FD8">
      <w:pPr>
        <w:jc w:val="both"/>
      </w:pPr>
      <w:r w:rsidRPr="00A36544">
        <w:t xml:space="preserve">The </w:t>
      </w:r>
      <w:sdt>
        <w:sdtPr>
          <w:alias w:val="Select type"/>
          <w:tag w:val="Select type"/>
          <w:id w:val="77412392"/>
          <w:placeholder>
            <w:docPart w:val="E633614707524CF4A04AF960D80C225E"/>
          </w:placeholder>
          <w:dropDownList>
            <w:listItem w:value="Select type."/>
            <w:listItem w:displayText="application" w:value="application"/>
            <w:listItem w:displayText="petition" w:value="petition"/>
          </w:dropDownList>
        </w:sdtPr>
        <w:sdtContent>
          <w:r>
            <w:t>application</w:t>
          </w:r>
        </w:sdtContent>
      </w:sdt>
      <w:r w:rsidRPr="00A36544">
        <w:t xml:space="preserve"> proposes the addition of approximately </w:t>
      </w:r>
      <w:r>
        <w:rPr>
          <w:u w:val="single"/>
        </w:rPr>
        <w:t>1.1</w:t>
      </w:r>
      <w:r w:rsidRPr="00A36544">
        <w:t xml:space="preserve"> acres to </w:t>
      </w:r>
      <w:r>
        <w:t>City of Fort Worth (</w:t>
      </w:r>
      <w:r w:rsidRPr="00A36544">
        <w:t xml:space="preserve">CCN No. </w:t>
      </w:r>
      <w:r>
        <w:t>12311)</w:t>
      </w:r>
      <w:r w:rsidRPr="00A36544">
        <w:t xml:space="preserve">. </w:t>
      </w:r>
    </w:p>
    <w:p w14:paraId="3978BD3F" w14:textId="77777777" w:rsidR="009C3FD8" w:rsidRPr="00A36544" w:rsidRDefault="009C3FD8" w:rsidP="009C3FD8">
      <w:pPr>
        <w:jc w:val="both"/>
      </w:pPr>
    </w:p>
    <w:p w14:paraId="6800E27D" w14:textId="77777777" w:rsidR="009C3FD8" w:rsidRDefault="009C3FD8" w:rsidP="009C3FD8">
      <w:pPr>
        <w:jc w:val="both"/>
      </w:pPr>
      <w:r>
        <w:rPr>
          <w:u w:val="single"/>
        </w:rPr>
        <w:t>1.1</w:t>
      </w:r>
      <w:r w:rsidRPr="00A36544">
        <w:t xml:space="preserve"> acres will be dual certification </w:t>
      </w:r>
      <w:r>
        <w:t>between City of Fort Worth (CCN No. 12311) and City of Hurst (</w:t>
      </w:r>
      <w:r w:rsidRPr="00A36544">
        <w:t xml:space="preserve">CCN No. </w:t>
      </w:r>
      <w:r>
        <w:t>10104)</w:t>
      </w:r>
      <w:r w:rsidRPr="00A36544">
        <w:t>.</w:t>
      </w:r>
    </w:p>
    <w:p w14:paraId="5CF4FE73" w14:textId="77777777" w:rsidR="00A22F5B" w:rsidRDefault="00A22F5B" w:rsidP="00A22F5B">
      <w:pPr>
        <w:jc w:val="both"/>
        <w:rPr>
          <w:rFonts w:cs="Times New Roman"/>
        </w:rPr>
      </w:pPr>
    </w:p>
    <w:p w14:paraId="3DD25D57" w14:textId="77777777" w:rsidR="00A22F5B" w:rsidRPr="00D13FE6" w:rsidRDefault="00A22F5B" w:rsidP="00A22F5B">
      <w:pPr>
        <w:jc w:val="both"/>
        <w:rPr>
          <w:rFonts w:cs="Times New Roman"/>
        </w:rPr>
      </w:pPr>
      <w:r w:rsidRPr="000808ED">
        <w:rPr>
          <w:rFonts w:cs="Times New Roman"/>
          <w:b/>
        </w:rPr>
        <w:t xml:space="preserve">See enclosed </w:t>
      </w:r>
      <w:r>
        <w:rPr>
          <w:rFonts w:cs="Times New Roman"/>
          <w:b/>
        </w:rPr>
        <w:t>maps</w:t>
      </w:r>
      <w:r w:rsidRPr="000808ED">
        <w:rPr>
          <w:rFonts w:cs="Times New Roman"/>
          <w:b/>
        </w:rPr>
        <w:t xml:space="preserve"> showing the requested area.</w:t>
      </w:r>
    </w:p>
    <w:p w14:paraId="4A53AB18" w14:textId="77777777" w:rsidR="00A22F5B" w:rsidRPr="003A60D6" w:rsidRDefault="00A22F5B" w:rsidP="00A22F5B">
      <w:pPr>
        <w:jc w:val="both"/>
        <w:rPr>
          <w:rFonts w:cs="Times New Roman"/>
          <w:sz w:val="16"/>
          <w:szCs w:val="16"/>
        </w:rPr>
      </w:pPr>
    </w:p>
    <w:p w14:paraId="06D7A56B" w14:textId="77777777" w:rsidR="00A22F5B" w:rsidRDefault="00A22F5B" w:rsidP="00A22F5B">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9F1AA5A" w14:textId="77777777" w:rsidR="00A22F5B" w:rsidRPr="003A60D6" w:rsidRDefault="00A22F5B" w:rsidP="00A22F5B">
      <w:pPr>
        <w:jc w:val="both"/>
        <w:rPr>
          <w:rFonts w:cs="Times New Roman"/>
          <w:sz w:val="16"/>
          <w:szCs w:val="16"/>
        </w:rPr>
      </w:pPr>
    </w:p>
    <w:p w14:paraId="6721062D" w14:textId="77777777" w:rsidR="00A22F5B" w:rsidRPr="00211F35" w:rsidRDefault="00A22F5B" w:rsidP="00A22F5B">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n evidentiary hearing is a legal proceeding similar to a civil trial in state district court.</w:t>
      </w:r>
    </w:p>
    <w:p w14:paraId="78F6D120" w14:textId="77777777" w:rsidR="00A22F5B" w:rsidRPr="003A60D6" w:rsidRDefault="00A22F5B" w:rsidP="00A22F5B">
      <w:pPr>
        <w:jc w:val="both"/>
        <w:rPr>
          <w:rFonts w:cs="Times New Roman"/>
          <w:sz w:val="16"/>
          <w:szCs w:val="16"/>
        </w:rPr>
      </w:pPr>
    </w:p>
    <w:p w14:paraId="2FC19E3B" w14:textId="77777777" w:rsidR="00A22F5B" w:rsidRPr="00211F35" w:rsidRDefault="00A22F5B" w:rsidP="00A22F5B">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211F35">
        <w:rPr>
          <w:rFonts w:cs="Times New Roman"/>
        </w:rPr>
        <w:t>.</w:t>
      </w:r>
    </w:p>
    <w:p w14:paraId="31DFFC99" w14:textId="77777777" w:rsidR="00A22F5B" w:rsidRPr="003A60D6" w:rsidRDefault="00A22F5B" w:rsidP="00A22F5B">
      <w:pPr>
        <w:jc w:val="both"/>
        <w:rPr>
          <w:rFonts w:cs="Times New Roman"/>
          <w:sz w:val="16"/>
          <w:szCs w:val="16"/>
        </w:rPr>
      </w:pPr>
    </w:p>
    <w:p w14:paraId="78EA5823" w14:textId="77777777" w:rsidR="005A25E0" w:rsidRDefault="005A25E0" w:rsidP="005A25E0">
      <w:pPr>
        <w:jc w:val="both"/>
      </w:pPr>
      <w:r>
        <w:t xml:space="preserve">A landowner that opts out from the requested area releases the applicant’s obligation to provide retail water or sewer utility service to the removed land for any reason. </w:t>
      </w:r>
    </w:p>
    <w:p w14:paraId="51443FC2" w14:textId="77777777" w:rsidR="005A25E0" w:rsidRDefault="005A25E0" w:rsidP="00A22F5B">
      <w:pPr>
        <w:jc w:val="both"/>
        <w:rPr>
          <w:rFonts w:cs="Times New Roman"/>
        </w:rPr>
      </w:pPr>
    </w:p>
    <w:p w14:paraId="424ED7DC" w14:textId="77777777" w:rsidR="00A22F5B" w:rsidRPr="00211F35" w:rsidRDefault="00A22F5B" w:rsidP="00A22F5B">
      <w:pPr>
        <w:jc w:val="both"/>
        <w:rPr>
          <w:rFonts w:cs="Times New Roman"/>
        </w:rPr>
      </w:pPr>
      <w:r w:rsidRPr="00211F35">
        <w:rPr>
          <w:rFonts w:cs="Times New Roman"/>
        </w:rPr>
        <w:t>Persons who wish to request this option should file the required documents with the:</w:t>
      </w:r>
    </w:p>
    <w:p w14:paraId="65BBD95A" w14:textId="77777777" w:rsidR="00A22F5B" w:rsidRPr="00211F35" w:rsidRDefault="00A22F5B" w:rsidP="00A22F5B">
      <w:pPr>
        <w:jc w:val="center"/>
        <w:rPr>
          <w:rFonts w:cs="Times New Roman"/>
        </w:rPr>
      </w:pPr>
      <w:r w:rsidRPr="00211F35">
        <w:rPr>
          <w:rFonts w:cs="Times New Roman"/>
        </w:rPr>
        <w:t>Public Utility Commission of Texas</w:t>
      </w:r>
    </w:p>
    <w:p w14:paraId="728E4801" w14:textId="77777777" w:rsidR="00A22F5B" w:rsidRPr="00211F35" w:rsidRDefault="00A22F5B" w:rsidP="00A22F5B">
      <w:pPr>
        <w:jc w:val="center"/>
        <w:rPr>
          <w:rFonts w:cs="Times New Roman"/>
        </w:rPr>
      </w:pPr>
      <w:r w:rsidRPr="00211F35">
        <w:rPr>
          <w:rFonts w:cs="Times New Roman"/>
        </w:rPr>
        <w:t>Central Records</w:t>
      </w:r>
    </w:p>
    <w:p w14:paraId="576D474C" w14:textId="77777777" w:rsidR="00A22F5B" w:rsidRPr="00211F35" w:rsidRDefault="00A22F5B" w:rsidP="00A22F5B">
      <w:pPr>
        <w:jc w:val="center"/>
        <w:rPr>
          <w:rFonts w:cs="Times New Roman"/>
        </w:rPr>
      </w:pPr>
      <w:r w:rsidRPr="00211F35">
        <w:rPr>
          <w:rFonts w:cs="Times New Roman"/>
        </w:rPr>
        <w:t>1701 N. Congress, P. O. Box 13326</w:t>
      </w:r>
    </w:p>
    <w:p w14:paraId="16550F0C" w14:textId="77777777" w:rsidR="00A22F5B" w:rsidRPr="00211F35" w:rsidRDefault="00A22F5B" w:rsidP="00A22F5B">
      <w:pPr>
        <w:jc w:val="center"/>
        <w:rPr>
          <w:rFonts w:cs="Times New Roman"/>
        </w:rPr>
      </w:pPr>
      <w:r w:rsidRPr="00211F35">
        <w:rPr>
          <w:rFonts w:cs="Times New Roman"/>
        </w:rPr>
        <w:t>Austin, TX  78711-3326</w:t>
      </w:r>
    </w:p>
    <w:p w14:paraId="582EEA11" w14:textId="77777777" w:rsidR="005A25E0" w:rsidRDefault="005A25E0" w:rsidP="00A22F5B">
      <w:pPr>
        <w:jc w:val="both"/>
        <w:rPr>
          <w:rFonts w:cs="Times New Roman"/>
        </w:rPr>
      </w:pPr>
    </w:p>
    <w:p w14:paraId="1AD67C8C" w14:textId="77777777" w:rsidR="00A22F5B" w:rsidRPr="00944142" w:rsidRDefault="00A22F5B" w:rsidP="00A22F5B">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174CFB1" w14:textId="77777777" w:rsidR="00A22F5B" w:rsidRPr="00596409" w:rsidRDefault="00A22F5B" w:rsidP="00A22F5B">
      <w:pPr>
        <w:jc w:val="both"/>
        <w:rPr>
          <w:rFonts w:cs="Times New Roman"/>
          <w:sz w:val="16"/>
          <w:szCs w:val="16"/>
          <w:lang w:val="es-MX"/>
        </w:rPr>
      </w:pPr>
    </w:p>
    <w:p w14:paraId="6950820E" w14:textId="77777777" w:rsidR="00A22F5B" w:rsidRPr="003650B0" w:rsidRDefault="00A22F5B" w:rsidP="00A22F5B">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09A3B3C" w14:textId="77777777" w:rsidR="00A22F5B" w:rsidRPr="003650B0" w:rsidRDefault="00A22F5B" w:rsidP="00A22F5B">
      <w:pPr>
        <w:spacing w:after="200" w:line="276" w:lineRule="auto"/>
        <w:rPr>
          <w:rFonts w:cs="Times New Roman"/>
          <w:lang w:val="es-MX"/>
        </w:rPr>
      </w:pPr>
      <w:r w:rsidRPr="003650B0">
        <w:rPr>
          <w:rFonts w:cs="Times New Roman"/>
          <w:lang w:val="es-MX"/>
        </w:rPr>
        <w:br w:type="page"/>
      </w:r>
    </w:p>
    <w:p w14:paraId="47DF5911" w14:textId="77777777" w:rsidR="00F6376F" w:rsidRPr="00F26B9E" w:rsidRDefault="00F6376F" w:rsidP="00F6376F">
      <w:pPr>
        <w:jc w:val="center"/>
        <w:rPr>
          <w:rFonts w:ascii="Georgia" w:hAnsi="Georgia" w:cs="Times New Roman"/>
          <w:sz w:val="40"/>
          <w:szCs w:val="40"/>
        </w:rPr>
      </w:pPr>
      <w:bookmarkStart w:id="7" w:name="_Hlk137103086"/>
      <w:r w:rsidRPr="00F26B9E">
        <w:rPr>
          <w:rFonts w:ascii="Georgia" w:hAnsi="Georgia" w:cs="Times New Roman"/>
          <w:sz w:val="40"/>
          <w:szCs w:val="40"/>
        </w:rPr>
        <w:t xml:space="preserve">PUBLIC UTILITY COMMISSION </w:t>
      </w:r>
      <w:r w:rsidR="004421A9">
        <w:rPr>
          <w:rFonts w:ascii="Georgia" w:hAnsi="Georgia" w:cs="Times New Roman"/>
          <w:sz w:val="40"/>
          <w:szCs w:val="40"/>
        </w:rPr>
        <w:t>OF TEXAS</w:t>
      </w:r>
    </w:p>
    <w:p w14:paraId="5E68CD12" w14:textId="77777777" w:rsidR="00F6376F" w:rsidRPr="00F26B9E" w:rsidRDefault="00F6376F" w:rsidP="00F6376F">
      <w:pPr>
        <w:jc w:val="center"/>
        <w:rPr>
          <w:rFonts w:ascii="Georgia" w:hAnsi="Georgia" w:cs="Times New Roman"/>
          <w:sz w:val="32"/>
          <w:szCs w:val="32"/>
        </w:rPr>
      </w:pPr>
    </w:p>
    <w:p w14:paraId="75901AF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28A09036" wp14:editId="32C9217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46706AA" w14:textId="77777777" w:rsidR="00F6376F" w:rsidRPr="00F26B9E" w:rsidRDefault="00F6376F" w:rsidP="00F6376F">
      <w:pPr>
        <w:widowControl w:val="0"/>
        <w:tabs>
          <w:tab w:val="center" w:pos="4680"/>
        </w:tabs>
        <w:jc w:val="center"/>
        <w:rPr>
          <w:rFonts w:ascii="Georgia" w:hAnsi="Georgia" w:cs="Times New Roman"/>
          <w:szCs w:val="20"/>
        </w:rPr>
      </w:pPr>
    </w:p>
    <w:p w14:paraId="6F7783B1" w14:textId="77777777" w:rsidR="00F6376F" w:rsidRPr="00715D94" w:rsidRDefault="00F6376F" w:rsidP="00F6376F">
      <w:pPr>
        <w:widowControl w:val="0"/>
        <w:autoSpaceDE w:val="0"/>
        <w:autoSpaceDN w:val="0"/>
        <w:adjustRightInd w:val="0"/>
        <w:jc w:val="center"/>
        <w:rPr>
          <w:rFonts w:cs="Times New Roman"/>
          <w:sz w:val="23"/>
          <w:szCs w:val="23"/>
        </w:rPr>
      </w:pPr>
      <w:r w:rsidRPr="00715D94">
        <w:rPr>
          <w:rFonts w:cs="Times New Roman"/>
          <w:sz w:val="23"/>
          <w:szCs w:val="23"/>
        </w:rPr>
        <w:t xml:space="preserve">AFFIDAVIT OF NOTICE TO </w:t>
      </w:r>
      <w:r w:rsidR="007B7B2A" w:rsidRPr="00715D94">
        <w:rPr>
          <w:rFonts w:cs="Times New Roman"/>
          <w:sz w:val="23"/>
          <w:szCs w:val="23"/>
        </w:rPr>
        <w:t>LANDOWNERS</w:t>
      </w:r>
    </w:p>
    <w:p w14:paraId="570418A2" w14:textId="677B3995" w:rsidR="00F6376F" w:rsidRPr="00715D94" w:rsidRDefault="00F6376F" w:rsidP="00F6376F">
      <w:pPr>
        <w:jc w:val="center"/>
        <w:rPr>
          <w:rFonts w:cs="Times New Roman"/>
          <w:bCs/>
          <w:iCs/>
          <w:sz w:val="23"/>
          <w:szCs w:val="23"/>
        </w:rPr>
      </w:pPr>
      <w:r w:rsidRPr="00715D94">
        <w:rPr>
          <w:rFonts w:cs="Times New Roman"/>
          <w:sz w:val="23"/>
          <w:szCs w:val="23"/>
        </w:rPr>
        <w:t xml:space="preserve">DOCKET NO. </w:t>
      </w:r>
      <w:r w:rsidR="00715D94" w:rsidRPr="00715D94">
        <w:rPr>
          <w:bCs/>
          <w:iCs/>
        </w:rPr>
        <w:t>55045</w:t>
      </w:r>
    </w:p>
    <w:p w14:paraId="5331D81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A3BD10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3CE0DB9" w14:textId="77777777" w:rsidR="00F6376F" w:rsidRPr="00F26B9E" w:rsidRDefault="00F6376F" w:rsidP="00F6376F">
      <w:pPr>
        <w:widowControl w:val="0"/>
        <w:autoSpaceDE w:val="0"/>
        <w:autoSpaceDN w:val="0"/>
        <w:adjustRightInd w:val="0"/>
        <w:jc w:val="both"/>
        <w:rPr>
          <w:rFonts w:cs="Times New Roman"/>
        </w:rPr>
      </w:pPr>
    </w:p>
    <w:p w14:paraId="32F13D70" w14:textId="77777777" w:rsidR="00F6376F" w:rsidRDefault="00F6376F" w:rsidP="00F6376F">
      <w:pPr>
        <w:widowControl w:val="0"/>
        <w:autoSpaceDE w:val="0"/>
        <w:autoSpaceDN w:val="0"/>
        <w:adjustRightInd w:val="0"/>
        <w:jc w:val="both"/>
        <w:rPr>
          <w:rFonts w:cs="Times New Roman"/>
        </w:rPr>
      </w:pPr>
      <w:r w:rsidRPr="00F26B9E">
        <w:rPr>
          <w:rFonts w:cs="Times New Roman"/>
        </w:rPr>
        <w:t xml:space="preserve">_________________________________________________________ has </w:t>
      </w:r>
    </w:p>
    <w:bookmarkStart w:id="8" w:name="_Hlk137103275"/>
    <w:p w14:paraId="6BCEB33F" w14:textId="77777777" w:rsidR="001B5123" w:rsidRPr="00F26B9E" w:rsidRDefault="009C3FD8" w:rsidP="001B5123">
      <w:pPr>
        <w:widowControl w:val="0"/>
        <w:autoSpaceDE w:val="0"/>
        <w:autoSpaceDN w:val="0"/>
        <w:adjustRightInd w:val="0"/>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 xml:space="preserve">Determined that there are no landowners owning tracts of land over 25 acres wholly or partly inside the requested CCN area. </w:t>
      </w:r>
    </w:p>
    <w:p w14:paraId="73BF759D" w14:textId="77777777" w:rsidR="001B5123" w:rsidRDefault="009C3FD8" w:rsidP="001B5123">
      <w:pPr>
        <w:widowControl w:val="0"/>
        <w:autoSpaceDE w:val="0"/>
        <w:autoSpaceDN w:val="0"/>
        <w:adjustRightInd w:val="0"/>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1B5123">
            <w:rPr>
              <w:rFonts w:ascii="MS Gothic" w:eastAsia="MS Gothic" w:hAnsi="MS Gothic" w:cs="Times New Roman" w:hint="eastAsia"/>
            </w:rPr>
            <w:t>☐</w:t>
          </w:r>
        </w:sdtContent>
      </w:sdt>
      <w:r w:rsidR="001B5123">
        <w:rPr>
          <w:rFonts w:cs="Times New Roman"/>
        </w:rPr>
        <w:t xml:space="preserve"> </w:t>
      </w:r>
      <w:r w:rsidR="001B5123">
        <w:rPr>
          <w:rFonts w:cs="Times New Roman"/>
        </w:rPr>
        <w:tab/>
        <w:t>P</w:t>
      </w:r>
      <w:r w:rsidR="001B5123" w:rsidRPr="00F26B9E">
        <w:rPr>
          <w:rFonts w:cs="Times New Roman"/>
        </w:rPr>
        <w:t xml:space="preserve">rovided individual notice </w:t>
      </w:r>
      <w:r w:rsidR="0063241C">
        <w:rPr>
          <w:rFonts w:cs="Times New Roman"/>
        </w:rPr>
        <w:t>via first-class mail</w:t>
      </w:r>
      <w:r w:rsidR="0063241C" w:rsidRPr="00F26B9E">
        <w:rPr>
          <w:rFonts w:cs="Times New Roman"/>
        </w:rPr>
        <w:t xml:space="preserve"> </w:t>
      </w:r>
      <w:r w:rsidR="001B5123" w:rsidRPr="00F26B9E">
        <w:rPr>
          <w:rFonts w:cs="Times New Roman"/>
        </w:rPr>
        <w:t xml:space="preserve">to the following </w:t>
      </w:r>
      <w:r w:rsidR="001B5123">
        <w:rPr>
          <w:rFonts w:cs="Times New Roman"/>
        </w:rPr>
        <w:t xml:space="preserve">landowners owning tracts of land over 25 acres wholly or partly inside the requested CCN area: </w:t>
      </w:r>
    </w:p>
    <w:bookmarkEnd w:id="8"/>
    <w:p w14:paraId="13100073" w14:textId="77777777" w:rsidR="00F6376F" w:rsidRPr="00F26B9E" w:rsidRDefault="00F6376F" w:rsidP="00F6376F">
      <w:pPr>
        <w:widowControl w:val="0"/>
        <w:tabs>
          <w:tab w:val="left" w:pos="5760"/>
        </w:tabs>
        <w:autoSpaceDE w:val="0"/>
        <w:autoSpaceDN w:val="0"/>
        <w:adjustRightInd w:val="0"/>
        <w:jc w:val="both"/>
        <w:rPr>
          <w:rFonts w:cs="Times New Roman"/>
        </w:rPr>
      </w:pPr>
    </w:p>
    <w:p w14:paraId="67EDEB5B"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D6AE90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979E19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3D0655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CCC0A93"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ABE990C" w14:textId="77777777" w:rsidR="004421A9" w:rsidRDefault="004421A9" w:rsidP="00F6376F">
      <w:pPr>
        <w:widowControl w:val="0"/>
        <w:jc w:val="both"/>
        <w:rPr>
          <w:rFonts w:cs="Times New Roman"/>
          <w:szCs w:val="20"/>
        </w:rPr>
      </w:pPr>
    </w:p>
    <w:p w14:paraId="3D022DB6"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7A07C7B" w14:textId="77777777" w:rsidR="00F6376F" w:rsidRPr="00F26B9E" w:rsidRDefault="00F6376F" w:rsidP="00F6376F">
      <w:pPr>
        <w:widowControl w:val="0"/>
        <w:rPr>
          <w:rFonts w:cs="Times New Roman"/>
          <w:szCs w:val="20"/>
        </w:rPr>
      </w:pPr>
    </w:p>
    <w:p w14:paraId="02D43A9A" w14:textId="77777777" w:rsidR="00F6376F" w:rsidRPr="00F26B9E" w:rsidRDefault="00F6376F" w:rsidP="00F6376F">
      <w:pPr>
        <w:rPr>
          <w:rFonts w:cs="Times New Roman"/>
          <w:szCs w:val="20"/>
        </w:rPr>
      </w:pPr>
      <w:r w:rsidRPr="00F26B9E">
        <w:rPr>
          <w:rFonts w:cs="Times New Roman"/>
          <w:szCs w:val="20"/>
        </w:rPr>
        <w:t>__________________________________</w:t>
      </w:r>
    </w:p>
    <w:p w14:paraId="22D8D71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73C0B9EA" w14:textId="77777777" w:rsidR="00F6376F" w:rsidRPr="00F26B9E" w:rsidRDefault="00F6376F" w:rsidP="00F6376F">
      <w:pPr>
        <w:rPr>
          <w:rFonts w:cs="Times New Roman"/>
          <w:szCs w:val="20"/>
        </w:rPr>
      </w:pPr>
    </w:p>
    <w:p w14:paraId="43A94310"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F7E9CCC" w14:textId="77777777" w:rsidR="00F6376F" w:rsidRPr="00F26B9E" w:rsidRDefault="00F6376F" w:rsidP="00F6376F">
      <w:pPr>
        <w:widowControl w:val="0"/>
        <w:rPr>
          <w:rFonts w:cs="Times New Roman"/>
          <w:szCs w:val="20"/>
        </w:rPr>
      </w:pPr>
    </w:p>
    <w:p w14:paraId="47520BBC"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1990C08" w14:textId="77777777" w:rsidR="00F6376F" w:rsidRPr="00F26B9E" w:rsidRDefault="00F6376F" w:rsidP="00F6376F">
      <w:pPr>
        <w:rPr>
          <w:rFonts w:cs="Times New Roman"/>
          <w:szCs w:val="20"/>
        </w:rPr>
      </w:pPr>
    </w:p>
    <w:p w14:paraId="576F557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52F7A4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69737FF0" w14:textId="77777777" w:rsidR="00F6376F" w:rsidRPr="00F26B9E" w:rsidRDefault="00F6376F" w:rsidP="00F6376F">
      <w:pPr>
        <w:widowControl w:val="0"/>
        <w:spacing w:line="192" w:lineRule="auto"/>
        <w:rPr>
          <w:rFonts w:cs="Times New Roman"/>
          <w:szCs w:val="20"/>
        </w:rPr>
      </w:pPr>
    </w:p>
    <w:p w14:paraId="0EFFFB39"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D5575C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29506E0" w14:textId="77777777" w:rsidR="004421A9" w:rsidRDefault="004421A9" w:rsidP="00EF7E38">
      <w:pPr>
        <w:tabs>
          <w:tab w:val="right" w:pos="10080"/>
        </w:tabs>
        <w:rPr>
          <w:rFonts w:cs="Times New Roman"/>
          <w:szCs w:val="20"/>
        </w:rPr>
      </w:pPr>
      <w:bookmarkStart w:id="9" w:name="_Hlk29390859"/>
    </w:p>
    <w:p w14:paraId="4A358B34"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7"/>
      <w:bookmarkEnd w:id="9"/>
    </w:p>
    <w:sectPr w:rsidR="007168B2"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A8C7" w14:textId="77777777" w:rsidR="00600924" w:rsidRDefault="00600924" w:rsidP="001C215F">
      <w:r>
        <w:separator/>
      </w:r>
    </w:p>
  </w:endnote>
  <w:endnote w:type="continuationSeparator" w:id="0">
    <w:p w14:paraId="44FCDE0F" w14:textId="77777777" w:rsidR="00600924" w:rsidRDefault="00600924"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771F" w14:textId="77777777" w:rsidR="001C215F" w:rsidRPr="002F4089" w:rsidRDefault="003F6E3D" w:rsidP="002F4089">
    <w:pPr>
      <w:pStyle w:val="Footer"/>
      <w:rPr>
        <w:sz w:val="20"/>
        <w:szCs w:val="20"/>
      </w:rPr>
    </w:pPr>
    <w:bookmarkStart w:id="10" w:name="_Hlk63347658"/>
    <w:bookmarkStart w:id="11" w:name="_Hlk63347659"/>
    <w:r>
      <w:rPr>
        <w:rFonts w:cs="Times New Roman"/>
        <w:sz w:val="20"/>
        <w:szCs w:val="20"/>
      </w:rPr>
      <w:t xml:space="preserve">Notice Form </w:t>
    </w:r>
    <w:r w:rsidR="002F4089">
      <w:rPr>
        <w:rFonts w:cs="Times New Roman"/>
        <w:sz w:val="20"/>
        <w:szCs w:val="20"/>
      </w:rPr>
      <w:t xml:space="preserve">Updated: </w:t>
    </w:r>
    <w:bookmarkEnd w:id="10"/>
    <w:bookmarkEnd w:id="11"/>
    <w:r w:rsidR="005A25E0">
      <w:rPr>
        <w:rFonts w:cs="Times New Roman"/>
        <w:sz w:val="20"/>
        <w:szCs w:val="20"/>
      </w:rPr>
      <w:t>June 9,</w:t>
    </w:r>
    <w:r w:rsidR="00A22F5B">
      <w:rPr>
        <w:rFonts w:cs="Times New Roman"/>
        <w:sz w:val="20"/>
        <w:szCs w:val="20"/>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7701" w14:textId="77777777" w:rsidR="00600924" w:rsidRDefault="00600924" w:rsidP="001C215F">
      <w:r>
        <w:separator/>
      </w:r>
    </w:p>
  </w:footnote>
  <w:footnote w:type="continuationSeparator" w:id="0">
    <w:p w14:paraId="43E14580" w14:textId="77777777" w:rsidR="00600924" w:rsidRDefault="00600924"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587089">
    <w:abstractNumId w:val="0"/>
  </w:num>
  <w:num w:numId="2" w16cid:durableId="131113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removePersonalInformation/>
  <w:removeDateAndTime/>
  <w:proofState w:spelling="clean" w:grammar="clean"/>
  <w:attachedTemplate r:id="rId1"/>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924"/>
    <w:rsid w:val="00014082"/>
    <w:rsid w:val="00030129"/>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B5123"/>
    <w:rsid w:val="001C215F"/>
    <w:rsid w:val="00211F35"/>
    <w:rsid w:val="00217B15"/>
    <w:rsid w:val="002231AE"/>
    <w:rsid w:val="002336B3"/>
    <w:rsid w:val="002427CD"/>
    <w:rsid w:val="00245A02"/>
    <w:rsid w:val="0025075E"/>
    <w:rsid w:val="00262E2E"/>
    <w:rsid w:val="0027711D"/>
    <w:rsid w:val="00280A12"/>
    <w:rsid w:val="0028174F"/>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2480C"/>
    <w:rsid w:val="004421A9"/>
    <w:rsid w:val="004460A7"/>
    <w:rsid w:val="00453E77"/>
    <w:rsid w:val="004750E5"/>
    <w:rsid w:val="00481ED4"/>
    <w:rsid w:val="00486DA8"/>
    <w:rsid w:val="004876B2"/>
    <w:rsid w:val="0049044C"/>
    <w:rsid w:val="004A7B34"/>
    <w:rsid w:val="004B0A19"/>
    <w:rsid w:val="004B67AF"/>
    <w:rsid w:val="004C3171"/>
    <w:rsid w:val="004F4D80"/>
    <w:rsid w:val="004F4DFA"/>
    <w:rsid w:val="00504DB4"/>
    <w:rsid w:val="005127AF"/>
    <w:rsid w:val="00517669"/>
    <w:rsid w:val="005260BF"/>
    <w:rsid w:val="00563F87"/>
    <w:rsid w:val="0056529D"/>
    <w:rsid w:val="005775D6"/>
    <w:rsid w:val="00582850"/>
    <w:rsid w:val="00593AD1"/>
    <w:rsid w:val="0059460B"/>
    <w:rsid w:val="00596409"/>
    <w:rsid w:val="005A25E0"/>
    <w:rsid w:val="00600924"/>
    <w:rsid w:val="00602C8B"/>
    <w:rsid w:val="00622440"/>
    <w:rsid w:val="0063241C"/>
    <w:rsid w:val="006514EB"/>
    <w:rsid w:val="0068498F"/>
    <w:rsid w:val="0069751B"/>
    <w:rsid w:val="006B484B"/>
    <w:rsid w:val="006D02BD"/>
    <w:rsid w:val="006D4134"/>
    <w:rsid w:val="006D4685"/>
    <w:rsid w:val="006E703B"/>
    <w:rsid w:val="006E7EA4"/>
    <w:rsid w:val="006F3032"/>
    <w:rsid w:val="006F7DC8"/>
    <w:rsid w:val="00715D94"/>
    <w:rsid w:val="007168B2"/>
    <w:rsid w:val="00730D92"/>
    <w:rsid w:val="0074305A"/>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651F6"/>
    <w:rsid w:val="00995F90"/>
    <w:rsid w:val="009B5011"/>
    <w:rsid w:val="009B54BE"/>
    <w:rsid w:val="009C3FD8"/>
    <w:rsid w:val="00A047D5"/>
    <w:rsid w:val="00A05C24"/>
    <w:rsid w:val="00A22F5B"/>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43A2"/>
    <w:rsid w:val="00B1572D"/>
    <w:rsid w:val="00B554B7"/>
    <w:rsid w:val="00B72141"/>
    <w:rsid w:val="00B722E9"/>
    <w:rsid w:val="00B73B39"/>
    <w:rsid w:val="00B8113B"/>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B522C"/>
    <w:rsid w:val="00DD73BC"/>
    <w:rsid w:val="00E17B8B"/>
    <w:rsid w:val="00E446B9"/>
    <w:rsid w:val="00E51527"/>
    <w:rsid w:val="00E623C3"/>
    <w:rsid w:val="00E94E8A"/>
    <w:rsid w:val="00EB503C"/>
    <w:rsid w:val="00EF3B55"/>
    <w:rsid w:val="00EF7E38"/>
    <w:rsid w:val="00F23255"/>
    <w:rsid w:val="00F3184F"/>
    <w:rsid w:val="00F33C21"/>
    <w:rsid w:val="00F35816"/>
    <w:rsid w:val="00F5205C"/>
    <w:rsid w:val="00F530D5"/>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96F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Notice%20Forms%20&amp;%20Affidavits\CCN%20Notices%20&amp;%20Affidavi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47A293087447AFA7D2575699A5AC13"/>
        <w:category>
          <w:name w:val="General"/>
          <w:gallery w:val="placeholder"/>
        </w:category>
        <w:types>
          <w:type w:val="bbPlcHdr"/>
        </w:types>
        <w:behaviors>
          <w:behavior w:val="content"/>
        </w:behaviors>
        <w:guid w:val="{E00531AE-5582-4056-83C4-4D93AC6D4989}"/>
      </w:docPartPr>
      <w:docPartBody>
        <w:p w:rsidR="00000000" w:rsidRDefault="0013347A">
          <w:pPr>
            <w:pStyle w:val="7D47A293087447AFA7D2575699A5AC13"/>
          </w:pPr>
          <w:r w:rsidRPr="007A65D4">
            <w:rPr>
              <w:color w:val="808080" w:themeColor="background1" w:themeShade="80"/>
            </w:rPr>
            <w:t>this/these</w:t>
          </w:r>
        </w:p>
      </w:docPartBody>
    </w:docPart>
    <w:docPart>
      <w:docPartPr>
        <w:name w:val="C6AE007BBB764E54B486BA3EE5D087FF"/>
        <w:category>
          <w:name w:val="General"/>
          <w:gallery w:val="placeholder"/>
        </w:category>
        <w:types>
          <w:type w:val="bbPlcHdr"/>
        </w:types>
        <w:behaviors>
          <w:behavior w:val="content"/>
        </w:behaviors>
        <w:guid w:val="{57C16D5B-84F6-49A8-95E1-FCFC091C89E2}"/>
      </w:docPartPr>
      <w:docPartBody>
        <w:p w:rsidR="00000000" w:rsidRDefault="0013347A">
          <w:pPr>
            <w:pStyle w:val="C6AE007BBB764E54B486BA3EE5D087FF"/>
          </w:pPr>
          <w:r w:rsidRPr="007A65D4">
            <w:rPr>
              <w:color w:val="808080" w:themeColor="background1" w:themeShade="80"/>
            </w:rPr>
            <w:t>does/do</w:t>
          </w:r>
        </w:p>
      </w:docPartBody>
    </w:docPart>
    <w:docPart>
      <w:docPartPr>
        <w:name w:val="A48E86A8D7D54CED87E72AC5CD2C3DA2"/>
        <w:category>
          <w:name w:val="General"/>
          <w:gallery w:val="placeholder"/>
        </w:category>
        <w:types>
          <w:type w:val="bbPlcHdr"/>
        </w:types>
        <w:behaviors>
          <w:behavior w:val="content"/>
        </w:behaviors>
        <w:guid w:val="{37F5B42F-B4D9-48D7-AE60-ADBA54751050}"/>
      </w:docPartPr>
      <w:docPartBody>
        <w:p w:rsidR="00000000" w:rsidRDefault="0013347A" w:rsidP="0013347A">
          <w:pPr>
            <w:pStyle w:val="A48E86A8D7D54CED87E72AC5CD2C3DA2"/>
          </w:pPr>
          <w:r w:rsidRPr="004F263A">
            <w:rPr>
              <w:rStyle w:val="PlaceholderText"/>
              <w:rFonts w:eastAsiaTheme="minorHAnsi"/>
            </w:rPr>
            <w:t>Select type</w:t>
          </w:r>
        </w:p>
      </w:docPartBody>
    </w:docPart>
    <w:docPart>
      <w:docPartPr>
        <w:name w:val="D6704E336BE64AB8962B5FA1D4A7B1C8"/>
        <w:category>
          <w:name w:val="General"/>
          <w:gallery w:val="placeholder"/>
        </w:category>
        <w:types>
          <w:type w:val="bbPlcHdr"/>
        </w:types>
        <w:behaviors>
          <w:behavior w:val="content"/>
        </w:behaviors>
        <w:guid w:val="{B939B8F6-E0B6-4B82-A52B-AD46B9A18E63}"/>
      </w:docPartPr>
      <w:docPartBody>
        <w:p w:rsidR="00000000" w:rsidRDefault="0013347A" w:rsidP="0013347A">
          <w:pPr>
            <w:pStyle w:val="D6704E336BE64AB8962B5FA1D4A7B1C8"/>
          </w:pPr>
          <w:r w:rsidRPr="007A65D4">
            <w:rPr>
              <w:color w:val="808080" w:themeColor="background1" w:themeShade="80"/>
            </w:rPr>
            <w:t>this/these</w:t>
          </w:r>
        </w:p>
      </w:docPartBody>
    </w:docPart>
    <w:docPart>
      <w:docPartPr>
        <w:name w:val="2C69E06D233E45F8852C0D251696CD9F"/>
        <w:category>
          <w:name w:val="General"/>
          <w:gallery w:val="placeholder"/>
        </w:category>
        <w:types>
          <w:type w:val="bbPlcHdr"/>
        </w:types>
        <w:behaviors>
          <w:behavior w:val="content"/>
        </w:behaviors>
        <w:guid w:val="{2E779C9B-EAE2-4B23-94E1-983C5294988B}"/>
      </w:docPartPr>
      <w:docPartBody>
        <w:p w:rsidR="00000000" w:rsidRDefault="0013347A" w:rsidP="0013347A">
          <w:pPr>
            <w:pStyle w:val="2C69E06D233E45F8852C0D251696CD9F"/>
          </w:pPr>
          <w:r w:rsidRPr="007A65D4">
            <w:rPr>
              <w:color w:val="808080" w:themeColor="background1" w:themeShade="80"/>
            </w:rPr>
            <w:t>does/do</w:t>
          </w:r>
        </w:p>
      </w:docPartBody>
    </w:docPart>
    <w:docPart>
      <w:docPartPr>
        <w:name w:val="E0AD41DFEA2746B8880E8E6370BDE871"/>
        <w:category>
          <w:name w:val="General"/>
          <w:gallery w:val="placeholder"/>
        </w:category>
        <w:types>
          <w:type w:val="bbPlcHdr"/>
        </w:types>
        <w:behaviors>
          <w:behavior w:val="content"/>
        </w:behaviors>
        <w:guid w:val="{9F8780B4-E5C3-47BB-A344-F37E85FD4800}"/>
      </w:docPartPr>
      <w:docPartBody>
        <w:p w:rsidR="00000000" w:rsidRDefault="0013347A" w:rsidP="0013347A">
          <w:pPr>
            <w:pStyle w:val="E0AD41DFEA2746B8880E8E6370BDE871"/>
          </w:pPr>
          <w:r w:rsidRPr="004F263A">
            <w:rPr>
              <w:rStyle w:val="PlaceholderText"/>
              <w:rFonts w:eastAsiaTheme="minorHAnsi"/>
            </w:rPr>
            <w:t>Select type</w:t>
          </w:r>
        </w:p>
      </w:docPartBody>
    </w:docPart>
    <w:docPart>
      <w:docPartPr>
        <w:name w:val="45591C9A59B34B3BBA05C99B3430104E"/>
        <w:category>
          <w:name w:val="General"/>
          <w:gallery w:val="placeholder"/>
        </w:category>
        <w:types>
          <w:type w:val="bbPlcHdr"/>
        </w:types>
        <w:behaviors>
          <w:behavior w:val="content"/>
        </w:behaviors>
        <w:guid w:val="{5521E921-23C9-4AA9-B365-1E10C0079A68}"/>
      </w:docPartPr>
      <w:docPartBody>
        <w:p w:rsidR="00000000" w:rsidRDefault="0013347A" w:rsidP="0013347A">
          <w:pPr>
            <w:pStyle w:val="45591C9A59B34B3BBA05C99B3430104E"/>
          </w:pPr>
          <w:r w:rsidRPr="007A65D4">
            <w:rPr>
              <w:color w:val="808080" w:themeColor="background1" w:themeShade="80"/>
            </w:rPr>
            <w:t>this/these</w:t>
          </w:r>
        </w:p>
      </w:docPartBody>
    </w:docPart>
    <w:docPart>
      <w:docPartPr>
        <w:name w:val="AAA64AD107FB4163BBF7826561BA0D8D"/>
        <w:category>
          <w:name w:val="General"/>
          <w:gallery w:val="placeholder"/>
        </w:category>
        <w:types>
          <w:type w:val="bbPlcHdr"/>
        </w:types>
        <w:behaviors>
          <w:behavior w:val="content"/>
        </w:behaviors>
        <w:guid w:val="{D62416B0-DA5F-4AD7-9A68-60951D6172C6}"/>
      </w:docPartPr>
      <w:docPartBody>
        <w:p w:rsidR="00000000" w:rsidRDefault="0013347A" w:rsidP="0013347A">
          <w:pPr>
            <w:pStyle w:val="AAA64AD107FB4163BBF7826561BA0D8D"/>
          </w:pPr>
          <w:r w:rsidRPr="007A65D4">
            <w:rPr>
              <w:color w:val="808080" w:themeColor="background1" w:themeShade="80"/>
            </w:rPr>
            <w:t>does/do</w:t>
          </w:r>
        </w:p>
      </w:docPartBody>
    </w:docPart>
    <w:docPart>
      <w:docPartPr>
        <w:name w:val="E633614707524CF4A04AF960D80C225E"/>
        <w:category>
          <w:name w:val="General"/>
          <w:gallery w:val="placeholder"/>
        </w:category>
        <w:types>
          <w:type w:val="bbPlcHdr"/>
        </w:types>
        <w:behaviors>
          <w:behavior w:val="content"/>
        </w:behaviors>
        <w:guid w:val="{C30B550D-C123-4A4A-ACF8-D13234CE0AAD}"/>
      </w:docPartPr>
      <w:docPartBody>
        <w:p w:rsidR="00000000" w:rsidRDefault="0013347A" w:rsidP="0013347A">
          <w:pPr>
            <w:pStyle w:val="E633614707524CF4A04AF960D80C225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47A"/>
    <w:rsid w:val="00133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151A2D5CCC9419BA4B9F11FF5C14C0D">
    <w:name w:val="C151A2D5CCC9419BA4B9F11FF5C14C0D"/>
  </w:style>
  <w:style w:type="character" w:styleId="PlaceholderText">
    <w:name w:val="Placeholder Text"/>
    <w:basedOn w:val="DefaultParagraphFont"/>
    <w:uiPriority w:val="99"/>
    <w:semiHidden/>
    <w:rsid w:val="0013347A"/>
    <w:rPr>
      <w:color w:val="808080"/>
    </w:rPr>
  </w:style>
  <w:style w:type="paragraph" w:customStyle="1" w:styleId="9CAF8D89A1964601B9998764D2726EDE">
    <w:name w:val="9CAF8D89A1964601B9998764D2726EDE"/>
  </w:style>
  <w:style w:type="character" w:customStyle="1" w:styleId="Style6">
    <w:name w:val="Style6"/>
    <w:basedOn w:val="DefaultParagraphFont"/>
    <w:uiPriority w:val="1"/>
    <w:rPr>
      <w:rFonts w:ascii="Times New Roman" w:hAnsi="Times New Roman"/>
      <w:color w:val="auto"/>
      <w:sz w:val="24"/>
    </w:rPr>
  </w:style>
  <w:style w:type="paragraph" w:customStyle="1" w:styleId="CE5E5FDD0D384FC9A2A908F903E54726">
    <w:name w:val="CE5E5FDD0D384FC9A2A908F903E54726"/>
  </w:style>
  <w:style w:type="paragraph" w:customStyle="1" w:styleId="8B58DD98E0694C5693A0995101EEB2C7">
    <w:name w:val="8B58DD98E0694C5693A0995101EEB2C7"/>
  </w:style>
  <w:style w:type="paragraph" w:customStyle="1" w:styleId="EBC32CD6E8D1401A83944CDB283DDE41">
    <w:name w:val="EBC32CD6E8D1401A83944CDB283DDE41"/>
  </w:style>
  <w:style w:type="paragraph" w:customStyle="1" w:styleId="C215FE73449C44629A432EA7086C9D1B">
    <w:name w:val="C215FE73449C44629A432EA7086C9D1B"/>
  </w:style>
  <w:style w:type="paragraph" w:customStyle="1" w:styleId="EAC802C2BE664789BD3125A819E77C26">
    <w:name w:val="EAC802C2BE664789BD3125A819E77C26"/>
  </w:style>
  <w:style w:type="paragraph" w:customStyle="1" w:styleId="D8FF5C03146F46CA8D8419E24274B743">
    <w:name w:val="D8FF5C03146F46CA8D8419E24274B743"/>
  </w:style>
  <w:style w:type="paragraph" w:customStyle="1" w:styleId="C99DE438C20942B4A6B8E97CF44CD3E4">
    <w:name w:val="C99DE438C20942B4A6B8E97CF44CD3E4"/>
  </w:style>
  <w:style w:type="paragraph" w:customStyle="1" w:styleId="7D47A293087447AFA7D2575699A5AC13">
    <w:name w:val="7D47A293087447AFA7D2575699A5AC13"/>
  </w:style>
  <w:style w:type="paragraph" w:customStyle="1" w:styleId="C6AE007BBB764E54B486BA3EE5D087FF">
    <w:name w:val="C6AE007BBB764E54B486BA3EE5D087FF"/>
  </w:style>
  <w:style w:type="paragraph" w:customStyle="1" w:styleId="A22BA1388AC34E96BC877A84B83EB974">
    <w:name w:val="A22BA1388AC34E96BC877A84B83EB974"/>
  </w:style>
  <w:style w:type="paragraph" w:customStyle="1" w:styleId="F68917F5B62A49699C7C689808832813">
    <w:name w:val="F68917F5B62A49699C7C689808832813"/>
  </w:style>
  <w:style w:type="paragraph" w:customStyle="1" w:styleId="9545E430164645D79B847359BDD72FEB">
    <w:name w:val="9545E430164645D79B847359BDD72FEB"/>
  </w:style>
  <w:style w:type="paragraph" w:customStyle="1" w:styleId="060D8BB664034EEAA5029C53C180AE9C">
    <w:name w:val="060D8BB664034EEAA5029C53C180AE9C"/>
  </w:style>
  <w:style w:type="paragraph" w:customStyle="1" w:styleId="75E851256DBE4898A49FAC3EC1048CB2">
    <w:name w:val="75E851256DBE4898A49FAC3EC1048CB2"/>
  </w:style>
  <w:style w:type="paragraph" w:customStyle="1" w:styleId="13B5E3B1FF07475AAA8CE3CC2872273E">
    <w:name w:val="13B5E3B1FF07475AAA8CE3CC2872273E"/>
  </w:style>
  <w:style w:type="paragraph" w:customStyle="1" w:styleId="14B8FBDFB0AD4B29AF00F6832726CB7B">
    <w:name w:val="14B8FBDFB0AD4B29AF00F6832726CB7B"/>
  </w:style>
  <w:style w:type="paragraph" w:customStyle="1" w:styleId="A97789D902524A6AA43644B588FD3220">
    <w:name w:val="A97789D902524A6AA43644B588FD3220"/>
  </w:style>
  <w:style w:type="paragraph" w:customStyle="1" w:styleId="F5308292D01F4A51A33F66E47176C57F">
    <w:name w:val="F5308292D01F4A51A33F66E47176C57F"/>
  </w:style>
  <w:style w:type="paragraph" w:customStyle="1" w:styleId="135539E05EA74800AE1E0F4753A73848">
    <w:name w:val="135539E05EA74800AE1E0F4753A73848"/>
  </w:style>
  <w:style w:type="paragraph" w:customStyle="1" w:styleId="536A48A053EB4E89B29A7C9D6F196B0D">
    <w:name w:val="536A48A053EB4E89B29A7C9D6F196B0D"/>
  </w:style>
  <w:style w:type="paragraph" w:customStyle="1" w:styleId="221CEEEA90A44E2EA4CB25BA8778180F">
    <w:name w:val="221CEEEA90A44E2EA4CB25BA8778180F"/>
  </w:style>
  <w:style w:type="paragraph" w:customStyle="1" w:styleId="CA45E816B57D4D1BAD69944E5A62975C">
    <w:name w:val="CA45E816B57D4D1BAD69944E5A62975C"/>
  </w:style>
  <w:style w:type="paragraph" w:customStyle="1" w:styleId="3B97835816104C8FBDB160C18D74FC73">
    <w:name w:val="3B97835816104C8FBDB160C18D74FC73"/>
  </w:style>
  <w:style w:type="paragraph" w:customStyle="1" w:styleId="0280BD34634F4939B15EB03A3BA325C0">
    <w:name w:val="0280BD34634F4939B15EB03A3BA325C0"/>
  </w:style>
  <w:style w:type="paragraph" w:customStyle="1" w:styleId="6178FC3AD25B43BB98389316447E3561">
    <w:name w:val="6178FC3AD25B43BB98389316447E3561"/>
  </w:style>
  <w:style w:type="paragraph" w:customStyle="1" w:styleId="995008D50F844D18958FABEB3622D852">
    <w:name w:val="995008D50F844D18958FABEB3622D852"/>
  </w:style>
  <w:style w:type="paragraph" w:customStyle="1" w:styleId="F6AE677A658A42979641D4FCD1484F0D">
    <w:name w:val="F6AE677A658A42979641D4FCD1484F0D"/>
  </w:style>
  <w:style w:type="paragraph" w:customStyle="1" w:styleId="6162EEDEF4F9432BA19B6D492DC5CBFE">
    <w:name w:val="6162EEDEF4F9432BA19B6D492DC5CBFE"/>
  </w:style>
  <w:style w:type="paragraph" w:customStyle="1" w:styleId="B761DA0B2930434B997BC4D8AF81E5DD">
    <w:name w:val="B761DA0B2930434B997BC4D8AF81E5DD"/>
  </w:style>
  <w:style w:type="paragraph" w:customStyle="1" w:styleId="F6D4C27641EF429692BDE53D557033BF">
    <w:name w:val="F6D4C27641EF429692BDE53D557033BF"/>
  </w:style>
  <w:style w:type="paragraph" w:customStyle="1" w:styleId="A243834EE229412BA0C22674BB71E79F">
    <w:name w:val="A243834EE229412BA0C22674BB71E79F"/>
  </w:style>
  <w:style w:type="paragraph" w:customStyle="1" w:styleId="9E722C2C3F46477A80C12C1C9235F491">
    <w:name w:val="9E722C2C3F46477A80C12C1C9235F491"/>
  </w:style>
  <w:style w:type="paragraph" w:customStyle="1" w:styleId="A48E86A8D7D54CED87E72AC5CD2C3DA2">
    <w:name w:val="A48E86A8D7D54CED87E72AC5CD2C3DA2"/>
    <w:rsid w:val="0013347A"/>
  </w:style>
  <w:style w:type="paragraph" w:customStyle="1" w:styleId="D6704E336BE64AB8962B5FA1D4A7B1C8">
    <w:name w:val="D6704E336BE64AB8962B5FA1D4A7B1C8"/>
    <w:rsid w:val="0013347A"/>
  </w:style>
  <w:style w:type="paragraph" w:customStyle="1" w:styleId="2C69E06D233E45F8852C0D251696CD9F">
    <w:name w:val="2C69E06D233E45F8852C0D251696CD9F"/>
    <w:rsid w:val="0013347A"/>
  </w:style>
  <w:style w:type="paragraph" w:customStyle="1" w:styleId="E0AD41DFEA2746B8880E8E6370BDE871">
    <w:name w:val="E0AD41DFEA2746B8880E8E6370BDE871"/>
    <w:rsid w:val="0013347A"/>
  </w:style>
  <w:style w:type="paragraph" w:customStyle="1" w:styleId="45591C9A59B34B3BBA05C99B3430104E">
    <w:name w:val="45591C9A59B34B3BBA05C99B3430104E"/>
    <w:rsid w:val="0013347A"/>
  </w:style>
  <w:style w:type="paragraph" w:customStyle="1" w:styleId="AAA64AD107FB4163BBF7826561BA0D8D">
    <w:name w:val="AAA64AD107FB4163BBF7826561BA0D8D"/>
    <w:rsid w:val="0013347A"/>
  </w:style>
  <w:style w:type="paragraph" w:customStyle="1" w:styleId="E633614707524CF4A04AF960D80C225E">
    <w:name w:val="E633614707524CF4A04AF960D80C225E"/>
    <w:rsid w:val="001334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Template>
  <TotalTime>0</TotalTime>
  <Pages>1</Pages>
  <Words>2508</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2023-10-19T13:14:00Z</dcterms:created>
  <dcterms:modified xsi:type="dcterms:W3CDTF">2023-10-19T13:42:00Z</dcterms:modified>
</cp:coreProperties>
</file>